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89F9F" w14:textId="24FC8E48" w:rsidR="00A701DF" w:rsidRPr="00CA6996" w:rsidRDefault="00A701DF" w:rsidP="00A701DF">
      <w:pPr>
        <w:jc w:val="right"/>
        <w:rPr>
          <w:sz w:val="28"/>
          <w:szCs w:val="28"/>
        </w:rPr>
      </w:pPr>
    </w:p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6CEC065E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6575D79E" w:rsidR="00A701DF" w:rsidRPr="0000384C" w:rsidRDefault="00A701DF" w:rsidP="00C743B1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026B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» </w:t>
            </w:r>
            <w:r w:rsidR="0092026B">
              <w:rPr>
                <w:sz w:val="28"/>
                <w:szCs w:val="28"/>
              </w:rPr>
              <w:t>января</w:t>
            </w:r>
            <w:r>
              <w:rPr>
                <w:sz w:val="28"/>
                <w:szCs w:val="28"/>
              </w:rPr>
              <w:t xml:space="preserve"> 202</w:t>
            </w:r>
            <w:r w:rsidR="00C743B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0FC924E2" w:rsidR="00A701DF" w:rsidRPr="0000384C" w:rsidRDefault="00A751D5" w:rsidP="00A751D5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 w:rsidR="00A701DF">
              <w:rPr>
                <w:sz w:val="28"/>
                <w:szCs w:val="28"/>
              </w:rPr>
              <w:t xml:space="preserve">№ </w:t>
            </w:r>
            <w:r w:rsidR="0092026B">
              <w:rPr>
                <w:sz w:val="28"/>
                <w:szCs w:val="28"/>
              </w:rPr>
              <w:t>3</w:t>
            </w:r>
            <w:r w:rsidR="00C148A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</w:t>
            </w:r>
            <w:r w:rsidR="003A1B2E">
              <w:rPr>
                <w:sz w:val="28"/>
                <w:szCs w:val="28"/>
              </w:rPr>
              <w:t>19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24C5654B" w14:textId="03EE069B" w:rsidR="0092026B" w:rsidRPr="00221FD1" w:rsidRDefault="0092026B" w:rsidP="0092026B">
      <w:pPr>
        <w:ind w:firstLine="709"/>
        <w:jc w:val="both"/>
        <w:rPr>
          <w:b/>
          <w:bCs/>
          <w:sz w:val="26"/>
          <w:szCs w:val="26"/>
        </w:rPr>
      </w:pPr>
      <w:r w:rsidRPr="00221FD1">
        <w:rPr>
          <w:b/>
          <w:bCs/>
          <w:sz w:val="26"/>
          <w:szCs w:val="26"/>
        </w:rPr>
        <w:t>О проведении лыжного кросса среди работников системы образования города Курска в 202</w:t>
      </w:r>
      <w:r w:rsidR="000A557D">
        <w:rPr>
          <w:b/>
          <w:bCs/>
          <w:sz w:val="26"/>
          <w:szCs w:val="26"/>
        </w:rPr>
        <w:t>4</w:t>
      </w:r>
      <w:r w:rsidRPr="00221FD1">
        <w:rPr>
          <w:b/>
          <w:bCs/>
          <w:sz w:val="26"/>
          <w:szCs w:val="26"/>
        </w:rPr>
        <w:t xml:space="preserve"> году и утверждении Положения о кроссе.</w:t>
      </w:r>
    </w:p>
    <w:p w14:paraId="0E2ED46F" w14:textId="7B4B63A1" w:rsidR="0092026B" w:rsidRPr="0092026B" w:rsidRDefault="0092026B" w:rsidP="0092026B">
      <w:pPr>
        <w:pStyle w:val="a9"/>
        <w:ind w:left="0" w:firstLine="709"/>
        <w:jc w:val="both"/>
        <w:rPr>
          <w:bCs/>
          <w:sz w:val="26"/>
          <w:szCs w:val="26"/>
        </w:rPr>
      </w:pPr>
      <w:r w:rsidRPr="0092026B">
        <w:rPr>
          <w:bCs/>
          <w:sz w:val="26"/>
          <w:szCs w:val="26"/>
        </w:rPr>
        <w:t>П</w:t>
      </w:r>
      <w:r>
        <w:rPr>
          <w:bCs/>
          <w:sz w:val="26"/>
          <w:szCs w:val="26"/>
        </w:rPr>
        <w:t>ринято в рабочем порядке</w:t>
      </w:r>
    </w:p>
    <w:p w14:paraId="32B98820" w14:textId="115A6F2D" w:rsidR="0092026B" w:rsidRPr="0092026B" w:rsidRDefault="0092026B" w:rsidP="0092026B">
      <w:pPr>
        <w:pStyle w:val="a9"/>
        <w:ind w:left="0" w:firstLine="709"/>
        <w:jc w:val="both"/>
        <w:rPr>
          <w:bCs/>
          <w:sz w:val="26"/>
          <w:szCs w:val="26"/>
        </w:rPr>
      </w:pPr>
      <w:r w:rsidRPr="0092026B">
        <w:rPr>
          <w:bCs/>
          <w:sz w:val="26"/>
          <w:szCs w:val="26"/>
        </w:rPr>
        <w:t>М.В. Боева</w:t>
      </w:r>
      <w:r>
        <w:rPr>
          <w:bCs/>
          <w:sz w:val="26"/>
          <w:szCs w:val="26"/>
        </w:rPr>
        <w:t>, председатель горкома профсоюза</w:t>
      </w:r>
    </w:p>
    <w:p w14:paraId="0869A921" w14:textId="77777777" w:rsidR="0092026B" w:rsidRDefault="0092026B" w:rsidP="0092026B">
      <w:pPr>
        <w:ind w:firstLine="708"/>
        <w:jc w:val="center"/>
        <w:rPr>
          <w:b/>
          <w:color w:val="000000" w:themeColor="text1"/>
          <w:sz w:val="26"/>
          <w:szCs w:val="26"/>
        </w:rPr>
      </w:pPr>
    </w:p>
    <w:p w14:paraId="6F80FDCB" w14:textId="37E5DD5A" w:rsidR="0092026B" w:rsidRPr="00221FD1" w:rsidRDefault="0092026B" w:rsidP="0092026B">
      <w:pPr>
        <w:ind w:firstLine="708"/>
        <w:jc w:val="center"/>
        <w:rPr>
          <w:b/>
          <w:color w:val="000000" w:themeColor="text1"/>
          <w:sz w:val="26"/>
          <w:szCs w:val="26"/>
        </w:rPr>
      </w:pPr>
      <w:r w:rsidRPr="00221FD1">
        <w:rPr>
          <w:b/>
          <w:color w:val="000000" w:themeColor="text1"/>
          <w:sz w:val="26"/>
          <w:szCs w:val="26"/>
        </w:rPr>
        <w:t>Президиум горкома Профсоюза</w:t>
      </w:r>
    </w:p>
    <w:p w14:paraId="42954BF5" w14:textId="77777777" w:rsidR="0092026B" w:rsidRPr="00221FD1" w:rsidRDefault="0092026B" w:rsidP="0092026B">
      <w:pPr>
        <w:pStyle w:val="a9"/>
        <w:ind w:left="0"/>
        <w:jc w:val="center"/>
        <w:rPr>
          <w:color w:val="000000" w:themeColor="text1"/>
          <w:sz w:val="26"/>
          <w:szCs w:val="26"/>
        </w:rPr>
      </w:pPr>
      <w:r w:rsidRPr="00221FD1">
        <w:rPr>
          <w:b/>
          <w:color w:val="000000" w:themeColor="text1"/>
          <w:sz w:val="26"/>
          <w:szCs w:val="26"/>
        </w:rPr>
        <w:t>ПОСТАНОВЛЯЕТ</w:t>
      </w:r>
      <w:r w:rsidRPr="00221FD1">
        <w:rPr>
          <w:color w:val="000000" w:themeColor="text1"/>
          <w:sz w:val="26"/>
          <w:szCs w:val="26"/>
        </w:rPr>
        <w:t xml:space="preserve">: </w:t>
      </w:r>
    </w:p>
    <w:p w14:paraId="748FCF8A" w14:textId="238CB6DD" w:rsidR="0092026B" w:rsidRPr="00221FD1" w:rsidRDefault="0092026B" w:rsidP="0092026B">
      <w:pPr>
        <w:pStyle w:val="a9"/>
        <w:ind w:left="0" w:firstLine="709"/>
        <w:jc w:val="both"/>
        <w:rPr>
          <w:bCs/>
          <w:sz w:val="26"/>
          <w:szCs w:val="26"/>
        </w:rPr>
      </w:pPr>
      <w:r w:rsidRPr="00221FD1">
        <w:rPr>
          <w:sz w:val="26"/>
          <w:szCs w:val="26"/>
        </w:rPr>
        <w:t xml:space="preserve">1. </w:t>
      </w:r>
      <w:r w:rsidRPr="00221FD1">
        <w:rPr>
          <w:bCs/>
          <w:sz w:val="26"/>
          <w:szCs w:val="26"/>
        </w:rPr>
        <w:t xml:space="preserve">Провести лыжный кросс среди работников системы образования города Курска, членов Курской городской организации Профсоюза </w:t>
      </w:r>
      <w:r>
        <w:rPr>
          <w:bCs/>
          <w:sz w:val="26"/>
          <w:szCs w:val="26"/>
        </w:rPr>
        <w:t>13</w:t>
      </w:r>
      <w:r w:rsidRPr="00221FD1">
        <w:rPr>
          <w:bCs/>
          <w:sz w:val="26"/>
          <w:szCs w:val="26"/>
        </w:rPr>
        <w:t xml:space="preserve"> февраля 202</w:t>
      </w:r>
      <w:r>
        <w:rPr>
          <w:bCs/>
          <w:sz w:val="26"/>
          <w:szCs w:val="26"/>
        </w:rPr>
        <w:t>4</w:t>
      </w:r>
      <w:r w:rsidRPr="00221FD1">
        <w:rPr>
          <w:bCs/>
          <w:sz w:val="26"/>
          <w:szCs w:val="26"/>
        </w:rPr>
        <w:t xml:space="preserve"> года на лыжной трассе в урочище </w:t>
      </w:r>
      <w:proofErr w:type="spellStart"/>
      <w:r w:rsidRPr="00221FD1">
        <w:rPr>
          <w:bCs/>
          <w:sz w:val="26"/>
          <w:szCs w:val="26"/>
        </w:rPr>
        <w:t>Моква</w:t>
      </w:r>
      <w:proofErr w:type="spellEnd"/>
      <w:r w:rsidRPr="00221FD1">
        <w:rPr>
          <w:bCs/>
          <w:sz w:val="26"/>
          <w:szCs w:val="26"/>
        </w:rPr>
        <w:t xml:space="preserve">. </w:t>
      </w:r>
    </w:p>
    <w:p w14:paraId="4C19E3A8" w14:textId="7BFE96F9" w:rsidR="0092026B" w:rsidRPr="00221FD1" w:rsidRDefault="0092026B" w:rsidP="0092026B">
      <w:pPr>
        <w:ind w:firstLine="709"/>
        <w:jc w:val="both"/>
        <w:rPr>
          <w:bCs/>
          <w:sz w:val="26"/>
          <w:szCs w:val="26"/>
        </w:rPr>
      </w:pPr>
      <w:r w:rsidRPr="00221FD1">
        <w:rPr>
          <w:bCs/>
          <w:sz w:val="26"/>
          <w:szCs w:val="26"/>
        </w:rPr>
        <w:t>2. Утвердить Положение о проведении лыжного кросса (</w:t>
      </w:r>
      <w:r>
        <w:rPr>
          <w:bCs/>
          <w:sz w:val="26"/>
          <w:szCs w:val="26"/>
        </w:rPr>
        <w:t>Приложение</w:t>
      </w:r>
      <w:r w:rsidRPr="00221FD1">
        <w:rPr>
          <w:bCs/>
          <w:sz w:val="26"/>
          <w:szCs w:val="26"/>
        </w:rPr>
        <w:t>).</w:t>
      </w:r>
    </w:p>
    <w:p w14:paraId="183F8E0F" w14:textId="591E1A15" w:rsidR="0092026B" w:rsidRPr="00221FD1" w:rsidRDefault="0092026B" w:rsidP="0092026B">
      <w:pPr>
        <w:ind w:firstLine="709"/>
        <w:jc w:val="both"/>
        <w:rPr>
          <w:bCs/>
          <w:sz w:val="26"/>
          <w:szCs w:val="26"/>
        </w:rPr>
      </w:pPr>
      <w:r w:rsidRPr="00221FD1">
        <w:rPr>
          <w:bCs/>
          <w:sz w:val="26"/>
          <w:szCs w:val="26"/>
        </w:rPr>
        <w:t xml:space="preserve">3. Главному специалисту горкома Профсоюза </w:t>
      </w:r>
      <w:r>
        <w:rPr>
          <w:bCs/>
          <w:sz w:val="26"/>
          <w:szCs w:val="26"/>
        </w:rPr>
        <w:t>Король В.М.</w:t>
      </w:r>
      <w:r w:rsidRPr="00221FD1">
        <w:rPr>
          <w:bCs/>
          <w:sz w:val="26"/>
          <w:szCs w:val="26"/>
        </w:rPr>
        <w:t xml:space="preserve"> довести данную информацию до председателей первичных профсоюзных организаций.</w:t>
      </w:r>
    </w:p>
    <w:p w14:paraId="593989BF" w14:textId="77777777" w:rsidR="0092026B" w:rsidRPr="00221FD1" w:rsidRDefault="0092026B" w:rsidP="0092026B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</w:rPr>
        <w:t>4. Наградить кубками, дипломами, денежными призами команды - победителей и призеров лыжного кросса (в соответствии с Положением):</w:t>
      </w:r>
    </w:p>
    <w:p w14:paraId="0F665C5A" w14:textId="77777777" w:rsidR="0092026B" w:rsidRPr="00221FD1" w:rsidRDefault="0092026B" w:rsidP="0092026B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  <w:lang w:val="en-US"/>
        </w:rPr>
        <w:t>I</w:t>
      </w:r>
      <w:r w:rsidRPr="00221FD1">
        <w:rPr>
          <w:sz w:val="26"/>
          <w:szCs w:val="26"/>
        </w:rPr>
        <w:t xml:space="preserve"> место – 5 (пять) тыс. рублей</w:t>
      </w:r>
    </w:p>
    <w:p w14:paraId="64F194C0" w14:textId="77777777" w:rsidR="0092026B" w:rsidRPr="00221FD1" w:rsidRDefault="0092026B" w:rsidP="0092026B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  <w:lang w:val="en-US"/>
        </w:rPr>
        <w:t>II</w:t>
      </w:r>
      <w:r w:rsidRPr="00221FD1">
        <w:rPr>
          <w:sz w:val="26"/>
          <w:szCs w:val="26"/>
        </w:rPr>
        <w:t xml:space="preserve"> место – 4 (четыре) тыс. рублей</w:t>
      </w:r>
    </w:p>
    <w:p w14:paraId="22E48276" w14:textId="77777777" w:rsidR="0092026B" w:rsidRPr="00221FD1" w:rsidRDefault="0092026B" w:rsidP="0092026B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  <w:lang w:val="en-US"/>
        </w:rPr>
        <w:t>III</w:t>
      </w:r>
      <w:r w:rsidRPr="00221FD1">
        <w:rPr>
          <w:sz w:val="26"/>
          <w:szCs w:val="26"/>
        </w:rPr>
        <w:t xml:space="preserve"> место – 3 (три) тыс. рублей; </w:t>
      </w:r>
    </w:p>
    <w:p w14:paraId="336DB43F" w14:textId="77777777" w:rsidR="0092026B" w:rsidRPr="00221FD1" w:rsidRDefault="0092026B" w:rsidP="0092026B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</w:rPr>
        <w:t>членов команды - медалями и грамотами, победителей в личном первенстве – кубками и дипломами.</w:t>
      </w:r>
    </w:p>
    <w:p w14:paraId="12A8A464" w14:textId="2400CE22" w:rsidR="0092026B" w:rsidRPr="00221FD1" w:rsidRDefault="0092026B" w:rsidP="0092026B">
      <w:pPr>
        <w:pStyle w:val="a9"/>
        <w:ind w:left="0" w:firstLine="709"/>
        <w:jc w:val="both"/>
        <w:rPr>
          <w:sz w:val="26"/>
          <w:szCs w:val="26"/>
        </w:rPr>
      </w:pPr>
      <w:r w:rsidRPr="00221FD1">
        <w:rPr>
          <w:sz w:val="26"/>
          <w:szCs w:val="26"/>
        </w:rPr>
        <w:t>5. Из средств горкома профсоюза произвести оплату предоставленных услуг по проведению лыжного кросса Федерации лыжных гонок Курской области</w:t>
      </w:r>
      <w:r>
        <w:rPr>
          <w:sz w:val="26"/>
          <w:szCs w:val="26"/>
        </w:rPr>
        <w:t xml:space="preserve"> в соответствии с договором и актом выполненных работ</w:t>
      </w:r>
      <w:r w:rsidRPr="00221FD1">
        <w:rPr>
          <w:sz w:val="26"/>
          <w:szCs w:val="26"/>
        </w:rPr>
        <w:t>.</w:t>
      </w:r>
    </w:p>
    <w:p w14:paraId="1215FA01" w14:textId="5BDF8A5A" w:rsidR="0092026B" w:rsidRPr="00221FD1" w:rsidRDefault="0092026B" w:rsidP="0092026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Pr="00221FD1">
        <w:rPr>
          <w:bCs/>
          <w:sz w:val="26"/>
          <w:szCs w:val="26"/>
        </w:rPr>
        <w:t xml:space="preserve">. Главному бухгалтеру горкома Профсоюза </w:t>
      </w:r>
      <w:proofErr w:type="spellStart"/>
      <w:r w:rsidRPr="00221FD1">
        <w:rPr>
          <w:bCs/>
          <w:sz w:val="26"/>
          <w:szCs w:val="26"/>
        </w:rPr>
        <w:t>Ковыневой</w:t>
      </w:r>
      <w:proofErr w:type="spellEnd"/>
      <w:r w:rsidRPr="00221FD1">
        <w:rPr>
          <w:bCs/>
          <w:sz w:val="26"/>
          <w:szCs w:val="26"/>
        </w:rPr>
        <w:t xml:space="preserve"> М.С. произвести соответствующие выплаты в установленном порядке.</w:t>
      </w:r>
    </w:p>
    <w:p w14:paraId="4EE98D34" w14:textId="0E540192" w:rsidR="006D275C" w:rsidRPr="007D495B" w:rsidRDefault="0092026B" w:rsidP="006D275C">
      <w:pPr>
        <w:pStyle w:val="ac"/>
        <w:spacing w:before="0" w:beforeAutospacing="0" w:after="0" w:afterAutospacing="0"/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7</w:t>
      </w:r>
      <w:r w:rsidR="006D275C" w:rsidRPr="007D495B">
        <w:rPr>
          <w:sz w:val="26"/>
          <w:szCs w:val="26"/>
        </w:rPr>
        <w:t>.</w:t>
      </w:r>
      <w:r w:rsidR="006D275C" w:rsidRPr="007D495B">
        <w:rPr>
          <w:bCs/>
          <w:color w:val="000000"/>
          <w:sz w:val="26"/>
          <w:szCs w:val="26"/>
        </w:rPr>
        <w:t xml:space="preserve"> Контроль за выполнением настоящего постановления возложить на </w:t>
      </w:r>
      <w:r>
        <w:rPr>
          <w:bCs/>
          <w:color w:val="000000"/>
          <w:sz w:val="26"/>
          <w:szCs w:val="26"/>
        </w:rPr>
        <w:t xml:space="preserve">председателя </w:t>
      </w:r>
      <w:r w:rsidR="006D275C" w:rsidRPr="007D495B">
        <w:rPr>
          <w:bCs/>
          <w:color w:val="000000"/>
          <w:sz w:val="26"/>
          <w:szCs w:val="26"/>
        </w:rPr>
        <w:t xml:space="preserve">Курского горкома Профсоюза </w:t>
      </w:r>
      <w:r>
        <w:rPr>
          <w:bCs/>
          <w:color w:val="000000"/>
          <w:sz w:val="26"/>
          <w:szCs w:val="26"/>
        </w:rPr>
        <w:t xml:space="preserve">Боеву </w:t>
      </w:r>
      <w:r w:rsidR="006D275C" w:rsidRPr="007D495B">
        <w:rPr>
          <w:bCs/>
          <w:color w:val="000000"/>
          <w:sz w:val="26"/>
          <w:szCs w:val="26"/>
        </w:rPr>
        <w:t>М.</w:t>
      </w:r>
      <w:r>
        <w:rPr>
          <w:bCs/>
          <w:color w:val="000000"/>
          <w:sz w:val="26"/>
          <w:szCs w:val="26"/>
        </w:rPr>
        <w:t>В</w:t>
      </w:r>
      <w:r w:rsidR="006D275C" w:rsidRPr="007D495B">
        <w:rPr>
          <w:bCs/>
          <w:color w:val="000000"/>
          <w:sz w:val="26"/>
          <w:szCs w:val="26"/>
        </w:rPr>
        <w:t>.</w:t>
      </w:r>
    </w:p>
    <w:p w14:paraId="70DAE7B1" w14:textId="77777777" w:rsidR="006D275C" w:rsidRPr="007D495B" w:rsidRDefault="006D275C" w:rsidP="006D275C">
      <w:pPr>
        <w:rPr>
          <w:sz w:val="26"/>
          <w:szCs w:val="26"/>
        </w:rPr>
      </w:pPr>
    </w:p>
    <w:p w14:paraId="18F76F68" w14:textId="77777777" w:rsidR="006D275C" w:rsidRPr="007D495B" w:rsidRDefault="006D275C" w:rsidP="006D275C">
      <w:pPr>
        <w:jc w:val="both"/>
        <w:rPr>
          <w:sz w:val="26"/>
          <w:szCs w:val="26"/>
        </w:rPr>
      </w:pPr>
    </w:p>
    <w:p w14:paraId="4EEFDF55" w14:textId="77777777" w:rsidR="006D275C" w:rsidRPr="007D495B" w:rsidRDefault="006D275C" w:rsidP="006D275C">
      <w:pPr>
        <w:jc w:val="both"/>
        <w:rPr>
          <w:sz w:val="26"/>
          <w:szCs w:val="26"/>
        </w:rPr>
      </w:pPr>
    </w:p>
    <w:p w14:paraId="6357A1E2" w14:textId="77777777" w:rsidR="006D275C" w:rsidRPr="007D495B" w:rsidRDefault="006D275C" w:rsidP="006D275C">
      <w:pPr>
        <w:jc w:val="both"/>
        <w:rPr>
          <w:sz w:val="26"/>
          <w:szCs w:val="26"/>
        </w:rPr>
      </w:pPr>
    </w:p>
    <w:p w14:paraId="33EA4B6C" w14:textId="3298B3F7" w:rsidR="006D275C" w:rsidRPr="00597E20" w:rsidRDefault="006D275C" w:rsidP="006D275C">
      <w:pPr>
        <w:shd w:val="clear" w:color="auto" w:fill="FFFFFF"/>
        <w:ind w:firstLine="0"/>
        <w:jc w:val="both"/>
        <w:textAlignment w:val="baseline"/>
        <w:rPr>
          <w:rFonts w:cs="Calibri"/>
          <w:sz w:val="28"/>
          <w:szCs w:val="28"/>
        </w:rPr>
      </w:pPr>
      <w:r w:rsidRPr="00597E20">
        <w:rPr>
          <w:rFonts w:cs="Calibri"/>
          <w:sz w:val="28"/>
          <w:szCs w:val="28"/>
        </w:rPr>
        <w:t>Председатель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Курской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городской</w:t>
      </w:r>
    </w:p>
    <w:p w14:paraId="3E5C2C6D" w14:textId="77777777" w:rsidR="006D275C" w:rsidRPr="00D40605" w:rsidRDefault="006D275C" w:rsidP="006D275C">
      <w:pPr>
        <w:shd w:val="clear" w:color="auto" w:fill="FFFFFF"/>
        <w:tabs>
          <w:tab w:val="left" w:pos="8222"/>
        </w:tabs>
        <w:ind w:firstLine="0"/>
        <w:jc w:val="both"/>
        <w:textAlignment w:val="baseline"/>
        <w:rPr>
          <w:rFonts w:cs="Calibri"/>
          <w:sz w:val="28"/>
          <w:szCs w:val="28"/>
        </w:rPr>
      </w:pPr>
      <w:r w:rsidRPr="00597E20">
        <w:rPr>
          <w:rFonts w:cs="Calibri"/>
          <w:sz w:val="28"/>
          <w:szCs w:val="28"/>
        </w:rPr>
        <w:t>организации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Профсоюза</w:t>
      </w:r>
      <w:r w:rsidRPr="00597E20">
        <w:rPr>
          <w:rFonts w:cs="Calibri"/>
          <w:sz w:val="28"/>
          <w:szCs w:val="28"/>
        </w:rPr>
        <w:tab/>
        <w:t>М.В.</w:t>
      </w:r>
      <w:r>
        <w:rPr>
          <w:rFonts w:cs="Calibri"/>
          <w:sz w:val="28"/>
          <w:szCs w:val="28"/>
        </w:rPr>
        <w:t xml:space="preserve"> </w:t>
      </w:r>
      <w:r w:rsidRPr="00597E20">
        <w:rPr>
          <w:rFonts w:cs="Calibri"/>
          <w:sz w:val="28"/>
          <w:szCs w:val="28"/>
        </w:rPr>
        <w:t>Боева</w:t>
      </w:r>
    </w:p>
    <w:p w14:paraId="4BF0DFAE" w14:textId="783813BB" w:rsidR="00C63B66" w:rsidRDefault="00C63B66" w:rsidP="006D275C">
      <w:pPr>
        <w:ind w:firstLine="0"/>
        <w:rPr>
          <w:sz w:val="20"/>
        </w:rPr>
      </w:pPr>
    </w:p>
    <w:p w14:paraId="5F748D4D" w14:textId="77777777" w:rsidR="0092026B" w:rsidRDefault="0092026B" w:rsidP="006D275C">
      <w:pPr>
        <w:ind w:firstLine="0"/>
        <w:rPr>
          <w:sz w:val="20"/>
        </w:rPr>
      </w:pPr>
    </w:p>
    <w:p w14:paraId="43194BF3" w14:textId="77777777" w:rsidR="0092026B" w:rsidRDefault="0092026B" w:rsidP="006D275C">
      <w:pPr>
        <w:ind w:firstLine="0"/>
        <w:rPr>
          <w:sz w:val="20"/>
        </w:rPr>
      </w:pPr>
    </w:p>
    <w:p w14:paraId="1DB13768" w14:textId="77777777" w:rsidR="0092026B" w:rsidRDefault="0092026B" w:rsidP="006D275C">
      <w:pPr>
        <w:ind w:firstLine="0"/>
        <w:rPr>
          <w:sz w:val="20"/>
        </w:rPr>
      </w:pPr>
    </w:p>
    <w:p w14:paraId="592B6488" w14:textId="77777777" w:rsidR="0092026B" w:rsidRDefault="0092026B" w:rsidP="006D275C">
      <w:pPr>
        <w:ind w:firstLine="0"/>
        <w:rPr>
          <w:sz w:val="20"/>
        </w:rPr>
      </w:pPr>
    </w:p>
    <w:p w14:paraId="0DB90B16" w14:textId="77777777" w:rsidR="0092026B" w:rsidRDefault="0092026B" w:rsidP="006D275C">
      <w:pPr>
        <w:ind w:firstLine="0"/>
        <w:rPr>
          <w:sz w:val="20"/>
        </w:rPr>
      </w:pPr>
    </w:p>
    <w:p w14:paraId="69DA8020" w14:textId="77777777" w:rsidR="0092026B" w:rsidRDefault="0092026B" w:rsidP="006D275C">
      <w:pPr>
        <w:ind w:firstLine="0"/>
        <w:rPr>
          <w:sz w:val="20"/>
        </w:rPr>
      </w:pPr>
    </w:p>
    <w:p w14:paraId="55CC2BCB" w14:textId="40764229" w:rsidR="0092026B" w:rsidRPr="00FF1947" w:rsidRDefault="0092026B" w:rsidP="0092026B">
      <w:pPr>
        <w:ind w:left="6662" w:firstLine="418"/>
        <w:jc w:val="right"/>
        <w:rPr>
          <w:sz w:val="20"/>
        </w:rPr>
      </w:pPr>
      <w:r>
        <w:rPr>
          <w:sz w:val="20"/>
        </w:rPr>
        <w:lastRenderedPageBreak/>
        <w:t>ПРИЛОЖЕНИЕ</w:t>
      </w:r>
    </w:p>
    <w:p w14:paraId="2D6AF664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ind w:left="700"/>
        <w:jc w:val="right"/>
        <w:rPr>
          <w:sz w:val="26"/>
          <w:szCs w:val="26"/>
        </w:rPr>
      </w:pPr>
    </w:p>
    <w:p w14:paraId="7B7B2FE5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sz w:val="26"/>
          <w:szCs w:val="26"/>
        </w:rPr>
        <w:t xml:space="preserve">П О Л О Ж Е Н И Е </w:t>
      </w:r>
    </w:p>
    <w:p w14:paraId="3FE94EAA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sz w:val="26"/>
          <w:szCs w:val="26"/>
        </w:rPr>
        <w:t>о лыжном кроссе среди работников системы образования города Курска</w:t>
      </w:r>
    </w:p>
    <w:p w14:paraId="747BADF1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sz w:val="26"/>
          <w:szCs w:val="26"/>
        </w:rPr>
        <w:t>в 202</w:t>
      </w:r>
      <w:r>
        <w:rPr>
          <w:sz w:val="26"/>
          <w:szCs w:val="26"/>
        </w:rPr>
        <w:t>4</w:t>
      </w:r>
      <w:r w:rsidRPr="00FF1947">
        <w:rPr>
          <w:sz w:val="26"/>
          <w:szCs w:val="26"/>
        </w:rPr>
        <w:t xml:space="preserve"> году</w:t>
      </w:r>
    </w:p>
    <w:p w14:paraId="47CCDCC1" w14:textId="77777777" w:rsidR="0092026B" w:rsidRPr="00FF1947" w:rsidRDefault="0092026B" w:rsidP="0092026B">
      <w:pPr>
        <w:pStyle w:val="33"/>
        <w:shd w:val="clear" w:color="auto" w:fill="auto"/>
        <w:spacing w:before="0" w:line="240" w:lineRule="auto"/>
        <w:jc w:val="center"/>
        <w:rPr>
          <w:b/>
          <w:sz w:val="26"/>
          <w:szCs w:val="26"/>
        </w:rPr>
      </w:pPr>
    </w:p>
    <w:p w14:paraId="193DA8AA" w14:textId="77777777" w:rsidR="0092026B" w:rsidRPr="00FF1947" w:rsidRDefault="0092026B" w:rsidP="0092026B">
      <w:pPr>
        <w:ind w:firstLine="720"/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>1. Цели и задачи соревнований</w:t>
      </w:r>
    </w:p>
    <w:p w14:paraId="6D7C3F59" w14:textId="77777777" w:rsidR="0092026B" w:rsidRPr="00FF1947" w:rsidRDefault="0092026B" w:rsidP="0092026B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</w:p>
    <w:p w14:paraId="52971F02" w14:textId="77777777" w:rsidR="0092026B" w:rsidRPr="00FF1947" w:rsidRDefault="0092026B" w:rsidP="0092026B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1. Лыжный кросс проводится в рамках реализации календарного плана спартакиады и спортивно-массовых мероприятий </w:t>
      </w:r>
      <w:r w:rsidRPr="00FF1947">
        <w:rPr>
          <w:color w:val="auto"/>
          <w:sz w:val="26"/>
          <w:szCs w:val="26"/>
        </w:rPr>
        <w:t>Курской городской организации Общероссийского Профсоюза образования</w:t>
      </w:r>
      <w:r w:rsidRPr="00FF1947">
        <w:rPr>
          <w:sz w:val="26"/>
          <w:szCs w:val="26"/>
        </w:rPr>
        <w:t xml:space="preserve"> на 202</w:t>
      </w:r>
      <w:r>
        <w:rPr>
          <w:sz w:val="26"/>
          <w:szCs w:val="26"/>
        </w:rPr>
        <w:t>4</w:t>
      </w:r>
      <w:r w:rsidRPr="00FF1947">
        <w:rPr>
          <w:sz w:val="26"/>
          <w:szCs w:val="26"/>
        </w:rPr>
        <w:t xml:space="preserve"> год. </w:t>
      </w:r>
    </w:p>
    <w:p w14:paraId="0A8D7C4D" w14:textId="77777777" w:rsidR="0092026B" w:rsidRPr="00FF1947" w:rsidRDefault="0092026B" w:rsidP="0092026B">
      <w:pPr>
        <w:pStyle w:val="33"/>
        <w:shd w:val="clear" w:color="auto" w:fill="auto"/>
        <w:spacing w:before="0"/>
        <w:ind w:right="-1"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FF1947">
        <w:rPr>
          <w:b/>
          <w:sz w:val="26"/>
          <w:szCs w:val="26"/>
        </w:rPr>
        <w:t>Цели соревнований:</w:t>
      </w:r>
    </w:p>
    <w:p w14:paraId="70E65103" w14:textId="77777777" w:rsidR="0092026B" w:rsidRPr="00FF1947" w:rsidRDefault="0092026B" w:rsidP="0092026B">
      <w:pPr>
        <w:pStyle w:val="33"/>
        <w:numPr>
          <w:ilvl w:val="0"/>
          <w:numId w:val="13"/>
        </w:numPr>
        <w:shd w:val="clear" w:color="auto" w:fill="auto"/>
        <w:spacing w:before="0"/>
        <w:ind w:left="1134" w:right="-1" w:hanging="425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массовое привлечение членов профсоюзов к регулярным занятиям физической культурой и спортом, как эффективному средству укрепления и восстановления здоровья;</w:t>
      </w:r>
    </w:p>
    <w:p w14:paraId="4EBEE563" w14:textId="77777777" w:rsidR="0092026B" w:rsidRPr="00FF1947" w:rsidRDefault="0092026B" w:rsidP="0092026B">
      <w:pPr>
        <w:pStyle w:val="33"/>
        <w:numPr>
          <w:ilvl w:val="0"/>
          <w:numId w:val="13"/>
        </w:numPr>
        <w:shd w:val="clear" w:color="auto" w:fill="auto"/>
        <w:spacing w:before="0"/>
        <w:ind w:left="1134" w:right="-1" w:hanging="425"/>
        <w:jc w:val="both"/>
        <w:rPr>
          <w:b/>
          <w:sz w:val="26"/>
          <w:szCs w:val="26"/>
        </w:rPr>
      </w:pPr>
      <w:r w:rsidRPr="00FF1947">
        <w:rPr>
          <w:sz w:val="26"/>
          <w:szCs w:val="26"/>
        </w:rPr>
        <w:t xml:space="preserve">совершенствование форм и организации физкультурно-спортивной работы в трудовых коллективах членских организаций </w:t>
      </w:r>
      <w:r w:rsidRPr="00FF1947">
        <w:rPr>
          <w:color w:val="auto"/>
          <w:sz w:val="26"/>
          <w:szCs w:val="26"/>
        </w:rPr>
        <w:t>Курской городской организации Общероссийского Профсоюза образования.</w:t>
      </w:r>
    </w:p>
    <w:p w14:paraId="0C72E634" w14:textId="77777777" w:rsidR="0092026B" w:rsidRPr="00FF1947" w:rsidRDefault="0092026B" w:rsidP="0092026B">
      <w:pPr>
        <w:pStyle w:val="33"/>
        <w:shd w:val="clear" w:color="auto" w:fill="auto"/>
        <w:spacing w:before="0"/>
        <w:ind w:right="-1"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Pr="00FF1947">
        <w:rPr>
          <w:b/>
          <w:sz w:val="26"/>
          <w:szCs w:val="26"/>
        </w:rPr>
        <w:t>Задачи соревнований:</w:t>
      </w:r>
    </w:p>
    <w:p w14:paraId="2EF60733" w14:textId="77777777" w:rsidR="0092026B" w:rsidRPr="00FF1947" w:rsidRDefault="0092026B" w:rsidP="0092026B">
      <w:pPr>
        <w:pStyle w:val="33"/>
        <w:numPr>
          <w:ilvl w:val="0"/>
          <w:numId w:val="12"/>
        </w:numPr>
        <w:shd w:val="clear" w:color="auto" w:fill="auto"/>
        <w:spacing w:before="0"/>
        <w:ind w:left="993" w:right="-1" w:hanging="284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укрепление здоровья и создание мотивации для активного занятия спортом молодежи и взрослого населения;</w:t>
      </w:r>
    </w:p>
    <w:p w14:paraId="2F7EECBF" w14:textId="77777777" w:rsidR="0092026B" w:rsidRPr="00FF1947" w:rsidRDefault="0092026B" w:rsidP="0092026B">
      <w:pPr>
        <w:pStyle w:val="33"/>
        <w:numPr>
          <w:ilvl w:val="0"/>
          <w:numId w:val="12"/>
        </w:numPr>
        <w:shd w:val="clear" w:color="auto" w:fill="auto"/>
        <w:spacing w:before="0"/>
        <w:ind w:left="993" w:right="-1" w:hanging="284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сплочение коллективов работников организаций сферы образования города Курска средствами физической культуры и спорта;</w:t>
      </w:r>
    </w:p>
    <w:p w14:paraId="334D1E39" w14:textId="77777777" w:rsidR="0092026B" w:rsidRPr="00FF1947" w:rsidRDefault="0092026B" w:rsidP="0092026B">
      <w:pPr>
        <w:pStyle w:val="33"/>
        <w:numPr>
          <w:ilvl w:val="0"/>
          <w:numId w:val="12"/>
        </w:numPr>
        <w:shd w:val="clear" w:color="auto" w:fill="auto"/>
        <w:spacing w:before="0"/>
        <w:ind w:left="993" w:right="-1" w:hanging="284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выявление сильнейших участников и команд соревнований.</w:t>
      </w:r>
    </w:p>
    <w:p w14:paraId="308D4B72" w14:textId="77777777" w:rsidR="0092026B" w:rsidRPr="00FF1947" w:rsidRDefault="0092026B" w:rsidP="0092026B">
      <w:pPr>
        <w:pStyle w:val="31"/>
        <w:shd w:val="clear" w:color="auto" w:fill="auto"/>
        <w:spacing w:after="0" w:line="230" w:lineRule="exact"/>
        <w:jc w:val="center"/>
        <w:rPr>
          <w:rStyle w:val="32"/>
          <w:b/>
          <w:bCs/>
          <w:sz w:val="26"/>
          <w:szCs w:val="26"/>
        </w:rPr>
      </w:pPr>
    </w:p>
    <w:p w14:paraId="37942CFB" w14:textId="77777777" w:rsidR="0092026B" w:rsidRPr="00FF1947" w:rsidRDefault="0092026B" w:rsidP="0092026B">
      <w:pPr>
        <w:pStyle w:val="31"/>
        <w:shd w:val="clear" w:color="auto" w:fill="auto"/>
        <w:spacing w:after="0" w:line="230" w:lineRule="exact"/>
        <w:jc w:val="center"/>
        <w:rPr>
          <w:sz w:val="26"/>
          <w:szCs w:val="26"/>
        </w:rPr>
      </w:pPr>
      <w:r w:rsidRPr="00FF1947">
        <w:rPr>
          <w:rStyle w:val="32"/>
          <w:sz w:val="26"/>
          <w:szCs w:val="26"/>
        </w:rPr>
        <w:t>2. Время и место проведения</w:t>
      </w:r>
    </w:p>
    <w:p w14:paraId="4A8E677C" w14:textId="77777777" w:rsidR="0092026B" w:rsidRPr="00DB16BA" w:rsidRDefault="0092026B" w:rsidP="0092026B">
      <w:pPr>
        <w:ind w:firstLine="720"/>
        <w:jc w:val="both"/>
        <w:rPr>
          <w:bCs/>
          <w:sz w:val="26"/>
          <w:szCs w:val="26"/>
        </w:rPr>
      </w:pPr>
      <w:r w:rsidRPr="006C7871">
        <w:rPr>
          <w:sz w:val="26"/>
          <w:szCs w:val="26"/>
        </w:rPr>
        <w:t>Лыжный кросс проводится на лыжной трассе в урочище «Парк Солянка» г. Курска (</w:t>
      </w:r>
      <w:r>
        <w:rPr>
          <w:sz w:val="26"/>
          <w:szCs w:val="26"/>
        </w:rPr>
        <w:t xml:space="preserve">п. </w:t>
      </w:r>
      <w:proofErr w:type="spellStart"/>
      <w:r w:rsidRPr="006C7871">
        <w:rPr>
          <w:sz w:val="26"/>
          <w:szCs w:val="26"/>
        </w:rPr>
        <w:t>Моква</w:t>
      </w:r>
      <w:proofErr w:type="spellEnd"/>
      <w:r w:rsidRPr="006C7871">
        <w:rPr>
          <w:sz w:val="26"/>
          <w:szCs w:val="26"/>
        </w:rPr>
        <w:t xml:space="preserve">) </w:t>
      </w:r>
      <w:r w:rsidRPr="00DB16BA">
        <w:rPr>
          <w:bCs/>
          <w:sz w:val="26"/>
          <w:szCs w:val="26"/>
        </w:rPr>
        <w:t>13 февраля 2024 года</w:t>
      </w:r>
      <w:r>
        <w:rPr>
          <w:bCs/>
          <w:sz w:val="26"/>
          <w:szCs w:val="26"/>
        </w:rPr>
        <w:t>.</w:t>
      </w:r>
      <w:r w:rsidRPr="00DB16BA">
        <w:rPr>
          <w:bCs/>
          <w:sz w:val="26"/>
          <w:szCs w:val="26"/>
        </w:rPr>
        <w:t xml:space="preserve"> </w:t>
      </w:r>
      <w:r w:rsidRPr="00DB16BA">
        <w:rPr>
          <w:sz w:val="26"/>
          <w:szCs w:val="26"/>
        </w:rPr>
        <w:t xml:space="preserve">Выдача номеров </w:t>
      </w:r>
      <w:r w:rsidRPr="00DB16BA">
        <w:rPr>
          <w:bCs/>
          <w:sz w:val="26"/>
          <w:szCs w:val="26"/>
        </w:rPr>
        <w:t xml:space="preserve">с </w:t>
      </w:r>
      <w:r>
        <w:rPr>
          <w:bCs/>
          <w:sz w:val="26"/>
          <w:szCs w:val="26"/>
        </w:rPr>
        <w:t>09:3</w:t>
      </w:r>
      <w:r w:rsidRPr="00DB16BA">
        <w:rPr>
          <w:bCs/>
          <w:sz w:val="26"/>
          <w:szCs w:val="26"/>
        </w:rPr>
        <w:t>0 до 1</w:t>
      </w:r>
      <w:r>
        <w:rPr>
          <w:bCs/>
          <w:sz w:val="26"/>
          <w:szCs w:val="26"/>
        </w:rPr>
        <w:t>0:40</w:t>
      </w:r>
      <w:r w:rsidRPr="00DB16BA">
        <w:rPr>
          <w:bCs/>
          <w:sz w:val="26"/>
          <w:szCs w:val="26"/>
        </w:rPr>
        <w:t>.</w:t>
      </w:r>
      <w:r w:rsidRPr="00DB16BA">
        <w:rPr>
          <w:sz w:val="26"/>
          <w:szCs w:val="26"/>
        </w:rPr>
        <w:t xml:space="preserve"> </w:t>
      </w:r>
      <w:r w:rsidRPr="00DB16BA">
        <w:rPr>
          <w:bCs/>
          <w:sz w:val="26"/>
          <w:szCs w:val="26"/>
        </w:rPr>
        <w:t>Старт для команд дошкольных образовательных организаций - в 1</w:t>
      </w:r>
      <w:r>
        <w:rPr>
          <w:bCs/>
          <w:sz w:val="26"/>
          <w:szCs w:val="26"/>
        </w:rPr>
        <w:t>1:</w:t>
      </w:r>
      <w:r w:rsidRPr="00DB16BA">
        <w:rPr>
          <w:bCs/>
          <w:sz w:val="26"/>
          <w:szCs w:val="26"/>
        </w:rPr>
        <w:t>00, для команд школ и учреждений до</w:t>
      </w:r>
      <w:r>
        <w:rPr>
          <w:bCs/>
          <w:sz w:val="26"/>
          <w:szCs w:val="26"/>
        </w:rPr>
        <w:t>полнительного образования – 12:00</w:t>
      </w:r>
    </w:p>
    <w:p w14:paraId="5424D2C4" w14:textId="77777777" w:rsidR="0092026B" w:rsidRPr="00DB16BA" w:rsidRDefault="0092026B" w:rsidP="0092026B">
      <w:pPr>
        <w:pStyle w:val="210"/>
        <w:shd w:val="clear" w:color="auto" w:fill="auto"/>
        <w:spacing w:after="0" w:line="274" w:lineRule="exact"/>
        <w:jc w:val="center"/>
        <w:rPr>
          <w:rStyle w:val="22"/>
          <w:b/>
          <w:bCs/>
          <w:sz w:val="26"/>
          <w:szCs w:val="26"/>
        </w:rPr>
      </w:pPr>
    </w:p>
    <w:p w14:paraId="23B6976D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rStyle w:val="22"/>
          <w:sz w:val="26"/>
          <w:szCs w:val="26"/>
        </w:rPr>
        <w:t>3. Руководство проведением соревнований.</w:t>
      </w:r>
    </w:p>
    <w:p w14:paraId="2EDBEB7E" w14:textId="77777777" w:rsidR="0092026B" w:rsidRPr="00B34C13" w:rsidRDefault="0092026B" w:rsidP="0092026B">
      <w:pPr>
        <w:pStyle w:val="33"/>
        <w:shd w:val="clear" w:color="auto" w:fill="auto"/>
        <w:tabs>
          <w:tab w:val="left" w:pos="1134"/>
          <w:tab w:val="left" w:pos="9071"/>
        </w:tabs>
        <w:spacing w:before="0" w:line="240" w:lineRule="auto"/>
        <w:ind w:right="-1" w:firstLine="709"/>
        <w:jc w:val="both"/>
        <w:rPr>
          <w:sz w:val="26"/>
          <w:szCs w:val="26"/>
        </w:rPr>
      </w:pPr>
      <w:r w:rsidRPr="00B34C13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B34C13">
        <w:rPr>
          <w:sz w:val="26"/>
          <w:szCs w:val="26"/>
        </w:rPr>
        <w:t>Общее руководство подготовкой и проведением соревнований осуществляется комитетом Курской городской организации Профсоюза. Непосредственное проведение возлагается на судейскую коллегию, утвержденную Федерацией лыжных гонок Курской области.</w:t>
      </w:r>
    </w:p>
    <w:p w14:paraId="45E611C5" w14:textId="77777777" w:rsidR="0092026B" w:rsidRPr="00FF1947" w:rsidRDefault="0092026B" w:rsidP="0092026B">
      <w:pPr>
        <w:ind w:firstLine="708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2. Расходы по организации и проведению соревнований несет комитет Курской городской организации Профсоюза. </w:t>
      </w:r>
    </w:p>
    <w:p w14:paraId="264499F8" w14:textId="77777777" w:rsidR="0092026B" w:rsidRPr="00FF1947" w:rsidRDefault="0092026B" w:rsidP="0092026B">
      <w:pPr>
        <w:pStyle w:val="33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6"/>
          <w:szCs w:val="26"/>
        </w:rPr>
      </w:pPr>
    </w:p>
    <w:p w14:paraId="30D38C0C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jc w:val="center"/>
        <w:rPr>
          <w:sz w:val="26"/>
          <w:szCs w:val="26"/>
        </w:rPr>
      </w:pPr>
      <w:r w:rsidRPr="00FF1947">
        <w:rPr>
          <w:rStyle w:val="22"/>
          <w:sz w:val="26"/>
          <w:szCs w:val="26"/>
        </w:rPr>
        <w:t>4. Требования к участвующим организациям и участникам.</w:t>
      </w:r>
      <w:r w:rsidRPr="00FF1947">
        <w:rPr>
          <w:sz w:val="26"/>
          <w:szCs w:val="26"/>
        </w:rPr>
        <w:t xml:space="preserve">   </w:t>
      </w:r>
    </w:p>
    <w:p w14:paraId="3EB070BE" w14:textId="77777777" w:rsidR="0092026B" w:rsidRDefault="0092026B" w:rsidP="0092026B">
      <w:pPr>
        <w:pStyle w:val="33"/>
        <w:shd w:val="clear" w:color="auto" w:fill="auto"/>
        <w:tabs>
          <w:tab w:val="left" w:pos="993"/>
          <w:tab w:val="left" w:pos="9071"/>
        </w:tabs>
        <w:spacing w:before="0" w:line="240" w:lineRule="auto"/>
        <w:ind w:right="-1" w:firstLine="709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FF1947">
        <w:rPr>
          <w:sz w:val="26"/>
          <w:szCs w:val="26"/>
        </w:rPr>
        <w:t xml:space="preserve">Лыжный кросс проводится как командное соревнование среди образовательных организаций Курской городской организации Общероссийского Профсоюза образования и как личное первенство. </w:t>
      </w:r>
    </w:p>
    <w:p w14:paraId="11E1EE56" w14:textId="77777777" w:rsidR="0092026B" w:rsidRPr="00B36345" w:rsidRDefault="0092026B" w:rsidP="0092026B">
      <w:pPr>
        <w:pStyle w:val="33"/>
        <w:shd w:val="clear" w:color="auto" w:fill="auto"/>
        <w:tabs>
          <w:tab w:val="left" w:pos="9071"/>
        </w:tabs>
        <w:spacing w:before="0" w:line="240" w:lineRule="auto"/>
        <w:ind w:right="-1" w:firstLine="709"/>
        <w:jc w:val="both"/>
        <w:rPr>
          <w:bCs/>
          <w:color w:val="auto"/>
          <w:sz w:val="26"/>
          <w:szCs w:val="26"/>
        </w:rPr>
      </w:pPr>
      <w:r w:rsidRPr="00B36345">
        <w:rPr>
          <w:color w:val="auto"/>
          <w:sz w:val="26"/>
          <w:szCs w:val="26"/>
        </w:rPr>
        <w:t xml:space="preserve">2. </w:t>
      </w:r>
      <w:r w:rsidRPr="00B36345">
        <w:rPr>
          <w:bCs/>
          <w:color w:val="auto"/>
          <w:sz w:val="26"/>
          <w:szCs w:val="26"/>
        </w:rPr>
        <w:t xml:space="preserve">Состав команды </w:t>
      </w:r>
      <w:r w:rsidRPr="00DA5AAF">
        <w:rPr>
          <w:b/>
          <w:color w:val="auto"/>
          <w:sz w:val="26"/>
          <w:szCs w:val="26"/>
        </w:rPr>
        <w:t>3 человека</w:t>
      </w:r>
      <w:r>
        <w:rPr>
          <w:bCs/>
          <w:color w:val="auto"/>
          <w:sz w:val="26"/>
          <w:szCs w:val="26"/>
        </w:rPr>
        <w:t>, нез</w:t>
      </w:r>
      <w:r w:rsidRPr="00B36345">
        <w:rPr>
          <w:bCs/>
          <w:color w:val="auto"/>
          <w:sz w:val="26"/>
          <w:szCs w:val="26"/>
        </w:rPr>
        <w:t>ависимо от пола и возраста.</w:t>
      </w:r>
    </w:p>
    <w:p w14:paraId="23810D65" w14:textId="77777777" w:rsidR="0092026B" w:rsidRPr="00FF1947" w:rsidRDefault="0092026B" w:rsidP="009202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FF1947">
        <w:rPr>
          <w:sz w:val="26"/>
          <w:szCs w:val="26"/>
        </w:rPr>
        <w:t xml:space="preserve">. В соревнованиях принимают участие команды из числа </w:t>
      </w:r>
      <w:r w:rsidRPr="00FF1947">
        <w:rPr>
          <w:b/>
          <w:sz w:val="26"/>
          <w:szCs w:val="26"/>
        </w:rPr>
        <w:t>штатных</w:t>
      </w:r>
      <w:r w:rsidRPr="00FF1947">
        <w:rPr>
          <w:sz w:val="26"/>
          <w:szCs w:val="26"/>
        </w:rPr>
        <w:t xml:space="preserve"> работников образовательных организаций, имеющих соответствующую спортивную подготовку и </w:t>
      </w:r>
      <w:r w:rsidRPr="00FF1947">
        <w:rPr>
          <w:b/>
          <w:bCs/>
          <w:sz w:val="26"/>
          <w:szCs w:val="26"/>
        </w:rPr>
        <w:t>допущенные врачом</w:t>
      </w:r>
      <w:r w:rsidRPr="00FF1947">
        <w:rPr>
          <w:sz w:val="26"/>
          <w:szCs w:val="26"/>
        </w:rPr>
        <w:t xml:space="preserve"> по состоянию здоровья. Каждый участник должен иметь допуск врача и страховое медицинское свидетельство (при его отсутствии страховую ответственность несет организация, заявившая на соревнования участника).  </w:t>
      </w:r>
    </w:p>
    <w:p w14:paraId="28EB9F5A" w14:textId="77777777" w:rsidR="0092026B" w:rsidRDefault="0092026B" w:rsidP="0092026B">
      <w:pPr>
        <w:pStyle w:val="210"/>
        <w:shd w:val="clear" w:color="auto" w:fill="auto"/>
        <w:tabs>
          <w:tab w:val="left" w:pos="0"/>
        </w:tabs>
        <w:spacing w:after="0" w:line="240" w:lineRule="auto"/>
        <w:jc w:val="center"/>
        <w:rPr>
          <w:rStyle w:val="22"/>
          <w:b/>
          <w:bCs/>
          <w:sz w:val="26"/>
          <w:szCs w:val="26"/>
        </w:rPr>
      </w:pPr>
    </w:p>
    <w:p w14:paraId="724D1A5B" w14:textId="77777777" w:rsidR="0092026B" w:rsidRPr="00FF1947" w:rsidRDefault="0092026B" w:rsidP="0092026B">
      <w:pPr>
        <w:pStyle w:val="210"/>
        <w:shd w:val="clear" w:color="auto" w:fill="auto"/>
        <w:tabs>
          <w:tab w:val="left" w:pos="0"/>
        </w:tabs>
        <w:spacing w:after="0" w:line="240" w:lineRule="auto"/>
        <w:jc w:val="center"/>
        <w:rPr>
          <w:rStyle w:val="22"/>
          <w:b/>
          <w:bCs/>
          <w:sz w:val="26"/>
          <w:szCs w:val="26"/>
        </w:rPr>
      </w:pPr>
      <w:r w:rsidRPr="00FF1947">
        <w:rPr>
          <w:rStyle w:val="22"/>
          <w:sz w:val="26"/>
          <w:szCs w:val="26"/>
        </w:rPr>
        <w:t>5. Программа соревнований.</w:t>
      </w:r>
    </w:p>
    <w:p w14:paraId="12F90D06" w14:textId="77777777" w:rsidR="0092026B" w:rsidRDefault="0092026B" w:rsidP="0092026B">
      <w:pPr>
        <w:pStyle w:val="33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Лыжный кросс проводится по правилам проведения соревнований </w:t>
      </w:r>
      <w:r>
        <w:rPr>
          <w:sz w:val="26"/>
          <w:szCs w:val="26"/>
        </w:rPr>
        <w:t>по лыжным</w:t>
      </w:r>
      <w:r w:rsidRPr="00FF1947">
        <w:rPr>
          <w:sz w:val="26"/>
          <w:szCs w:val="26"/>
        </w:rPr>
        <w:t xml:space="preserve"> </w:t>
      </w:r>
      <w:r>
        <w:rPr>
          <w:sz w:val="26"/>
          <w:szCs w:val="26"/>
        </w:rPr>
        <w:t>гонкам</w:t>
      </w:r>
      <w:r w:rsidRPr="00FF1947">
        <w:rPr>
          <w:sz w:val="26"/>
          <w:szCs w:val="26"/>
        </w:rPr>
        <w:t xml:space="preserve">. Ответственность за меры безопасности участников соревнований и зрителей </w:t>
      </w:r>
      <w:r w:rsidRPr="00FF1947">
        <w:rPr>
          <w:sz w:val="26"/>
          <w:szCs w:val="26"/>
        </w:rPr>
        <w:lastRenderedPageBreak/>
        <w:t>возлагается на судейскую коллегию и представителей команд.</w:t>
      </w:r>
      <w:r>
        <w:rPr>
          <w:sz w:val="26"/>
          <w:szCs w:val="26"/>
        </w:rPr>
        <w:t xml:space="preserve"> </w:t>
      </w:r>
    </w:p>
    <w:p w14:paraId="77754B4F" w14:textId="77777777" w:rsidR="0092026B" w:rsidRPr="006C7871" w:rsidRDefault="0092026B" w:rsidP="0092026B">
      <w:pPr>
        <w:pStyle w:val="33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  <w:rPr>
          <w:b/>
          <w:color w:val="auto"/>
          <w:sz w:val="26"/>
          <w:szCs w:val="26"/>
        </w:rPr>
      </w:pPr>
      <w:r w:rsidRPr="006C7871">
        <w:rPr>
          <w:b/>
          <w:color w:val="auto"/>
          <w:sz w:val="26"/>
          <w:szCs w:val="26"/>
        </w:rPr>
        <w:t>Для мужчин – дистанция 2000 м, для женщин – дистанция 1000 м.</w:t>
      </w:r>
    </w:p>
    <w:p w14:paraId="69D71560" w14:textId="77777777" w:rsidR="0092026B" w:rsidRDefault="0092026B" w:rsidP="0092026B">
      <w:pPr>
        <w:pStyle w:val="33"/>
        <w:shd w:val="clear" w:color="auto" w:fill="auto"/>
        <w:spacing w:before="0" w:line="240" w:lineRule="auto"/>
        <w:ind w:left="60" w:right="-1" w:firstLine="791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Возрастные группы: </w:t>
      </w:r>
      <w:r>
        <w:rPr>
          <w:bCs/>
          <w:color w:val="auto"/>
          <w:sz w:val="26"/>
          <w:szCs w:val="26"/>
        </w:rPr>
        <w:tab/>
        <w:t>М/Ж 1994-2003 г.р.</w:t>
      </w:r>
    </w:p>
    <w:p w14:paraId="7B5BF17E" w14:textId="77777777" w:rsidR="0092026B" w:rsidRDefault="0092026B" w:rsidP="0092026B">
      <w:pPr>
        <w:pStyle w:val="33"/>
        <w:shd w:val="clear" w:color="auto" w:fill="auto"/>
        <w:spacing w:before="0" w:line="240" w:lineRule="auto"/>
        <w:ind w:left="60" w:right="-1" w:firstLine="791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  <w:t>М/Ж 1984-1993 г.р.</w:t>
      </w:r>
    </w:p>
    <w:p w14:paraId="114C6503" w14:textId="77777777" w:rsidR="0092026B" w:rsidRDefault="0092026B" w:rsidP="0092026B">
      <w:pPr>
        <w:pStyle w:val="33"/>
        <w:shd w:val="clear" w:color="auto" w:fill="auto"/>
        <w:spacing w:before="0" w:line="240" w:lineRule="auto"/>
        <w:ind w:left="60" w:right="-1" w:firstLine="507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  <w:t>М/Ж 1974-1983 г.р.</w:t>
      </w:r>
    </w:p>
    <w:p w14:paraId="3ACBEFD8" w14:textId="77777777" w:rsidR="0092026B" w:rsidRDefault="0092026B" w:rsidP="0092026B">
      <w:pPr>
        <w:pStyle w:val="33"/>
        <w:shd w:val="clear" w:color="auto" w:fill="auto"/>
        <w:spacing w:before="0" w:line="240" w:lineRule="auto"/>
        <w:ind w:left="60" w:right="-1" w:firstLine="507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  <w:t>М/Ж 1964-1973 г.р.</w:t>
      </w:r>
    </w:p>
    <w:p w14:paraId="3CBCFD72" w14:textId="77777777" w:rsidR="0092026B" w:rsidRDefault="0092026B" w:rsidP="0092026B">
      <w:pPr>
        <w:pStyle w:val="33"/>
        <w:shd w:val="clear" w:color="auto" w:fill="auto"/>
        <w:spacing w:before="0" w:line="240" w:lineRule="auto"/>
        <w:ind w:left="2749" w:right="-1" w:firstLine="791"/>
        <w:jc w:val="both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МЖ 1963 г.р. и старше </w:t>
      </w:r>
    </w:p>
    <w:p w14:paraId="3953DF4C" w14:textId="77777777" w:rsidR="0092026B" w:rsidRPr="00B36345" w:rsidRDefault="0092026B" w:rsidP="0092026B">
      <w:pPr>
        <w:pStyle w:val="33"/>
        <w:shd w:val="clear" w:color="auto" w:fill="auto"/>
        <w:tabs>
          <w:tab w:val="left" w:pos="9071"/>
        </w:tabs>
        <w:spacing w:before="0" w:line="240" w:lineRule="auto"/>
        <w:ind w:left="60" w:right="-1" w:firstLine="791"/>
        <w:jc w:val="both"/>
        <w:rPr>
          <w:bCs/>
          <w:color w:val="auto"/>
          <w:sz w:val="26"/>
          <w:szCs w:val="26"/>
        </w:rPr>
      </w:pPr>
    </w:p>
    <w:p w14:paraId="61AA3B20" w14:textId="77777777" w:rsidR="0092026B" w:rsidRPr="00FF1947" w:rsidRDefault="0092026B" w:rsidP="0092026B">
      <w:pPr>
        <w:pStyle w:val="210"/>
        <w:shd w:val="clear" w:color="auto" w:fill="auto"/>
        <w:tabs>
          <w:tab w:val="left" w:pos="-426"/>
        </w:tabs>
        <w:spacing w:after="0" w:line="240" w:lineRule="auto"/>
        <w:jc w:val="center"/>
        <w:rPr>
          <w:rStyle w:val="22"/>
          <w:b/>
          <w:bCs/>
          <w:sz w:val="26"/>
          <w:szCs w:val="26"/>
        </w:rPr>
      </w:pPr>
      <w:r w:rsidRPr="00FF1947">
        <w:rPr>
          <w:rStyle w:val="22"/>
          <w:sz w:val="26"/>
          <w:szCs w:val="26"/>
        </w:rPr>
        <w:t>6. Определение победителей.</w:t>
      </w:r>
    </w:p>
    <w:p w14:paraId="5AAB36A1" w14:textId="77777777" w:rsidR="0092026B" w:rsidRPr="00FF1947" w:rsidRDefault="0092026B" w:rsidP="0092026B">
      <w:pPr>
        <w:pStyle w:val="33"/>
        <w:shd w:val="clear" w:color="auto" w:fill="auto"/>
        <w:spacing w:before="0" w:line="274" w:lineRule="exact"/>
        <w:ind w:left="60" w:firstLine="79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Командное </w:t>
      </w:r>
      <w:r>
        <w:rPr>
          <w:sz w:val="26"/>
          <w:szCs w:val="26"/>
        </w:rPr>
        <w:t xml:space="preserve">место определяется по </w:t>
      </w:r>
      <w:r w:rsidRPr="00FF1947">
        <w:rPr>
          <w:sz w:val="26"/>
          <w:szCs w:val="26"/>
        </w:rPr>
        <w:t xml:space="preserve">сумме </w:t>
      </w:r>
      <w:r>
        <w:rPr>
          <w:sz w:val="26"/>
          <w:szCs w:val="26"/>
        </w:rPr>
        <w:t xml:space="preserve">времени </w:t>
      </w:r>
      <w:r>
        <w:rPr>
          <w:b/>
          <w:bCs/>
          <w:sz w:val="26"/>
          <w:szCs w:val="26"/>
        </w:rPr>
        <w:t>двух</w:t>
      </w:r>
      <w:r>
        <w:rPr>
          <w:sz w:val="26"/>
          <w:szCs w:val="26"/>
        </w:rPr>
        <w:t xml:space="preserve"> участников</w:t>
      </w:r>
      <w:r w:rsidRPr="00FF1947">
        <w:rPr>
          <w:sz w:val="26"/>
          <w:szCs w:val="26"/>
        </w:rPr>
        <w:t>.</w:t>
      </w:r>
    </w:p>
    <w:p w14:paraId="755BAFED" w14:textId="77777777" w:rsidR="0092026B" w:rsidRPr="00FF1947" w:rsidRDefault="0092026B" w:rsidP="0092026B">
      <w:pPr>
        <w:pStyle w:val="33"/>
        <w:shd w:val="clear" w:color="auto" w:fill="auto"/>
        <w:tabs>
          <w:tab w:val="right" w:pos="7985"/>
        </w:tabs>
        <w:spacing w:before="0" w:line="274" w:lineRule="exact"/>
        <w:ind w:left="60" w:firstLine="79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 xml:space="preserve">В случае равенства </w:t>
      </w:r>
      <w:r>
        <w:rPr>
          <w:sz w:val="26"/>
          <w:szCs w:val="26"/>
        </w:rPr>
        <w:t>времени</w:t>
      </w:r>
      <w:r w:rsidRPr="00FF1947">
        <w:rPr>
          <w:sz w:val="26"/>
          <w:szCs w:val="26"/>
        </w:rPr>
        <w:t xml:space="preserve"> преимущество отдается команде, имеющей большее количество личных призовых мест. Личное место определяется по лучшему времени преодоления дистанции.</w:t>
      </w:r>
    </w:p>
    <w:p w14:paraId="59791773" w14:textId="77777777" w:rsidR="0092026B" w:rsidRPr="008C3F64" w:rsidRDefault="0092026B" w:rsidP="0092026B">
      <w:pPr>
        <w:ind w:firstLine="709"/>
        <w:jc w:val="both"/>
        <w:rPr>
          <w:sz w:val="26"/>
          <w:szCs w:val="26"/>
        </w:rPr>
      </w:pPr>
      <w:r w:rsidRPr="008C3F64">
        <w:rPr>
          <w:sz w:val="26"/>
          <w:szCs w:val="26"/>
        </w:rPr>
        <w:t xml:space="preserve">Итоги соревнований подводятся по двум подгруппам отдельно: 1 подгруппа - среди школ и учреждений дополнительного образования: в командном и личном первенстве среди мужчин и женщин; 2) среди дошкольных образовательных организаций: в командном и личном первенстве среди мужчин и женщин. </w:t>
      </w:r>
    </w:p>
    <w:p w14:paraId="15857677" w14:textId="77777777" w:rsidR="0092026B" w:rsidRPr="0028280C" w:rsidRDefault="0092026B" w:rsidP="0092026B">
      <w:pPr>
        <w:pStyle w:val="a9"/>
        <w:ind w:left="142" w:firstLine="644"/>
        <w:jc w:val="both"/>
        <w:rPr>
          <w:sz w:val="26"/>
          <w:szCs w:val="26"/>
        </w:rPr>
      </w:pPr>
      <w:r w:rsidRPr="0028280C">
        <w:rPr>
          <w:sz w:val="26"/>
          <w:szCs w:val="26"/>
        </w:rPr>
        <w:t xml:space="preserve">Команды, занявшие первое место, награждаются дипломом первой степени и памятным кубком, команды, занявшие вторые и третьи места – кубками и дипломами соответствующих степеней, участники: команд - грамотами и медалями. </w:t>
      </w:r>
    </w:p>
    <w:p w14:paraId="3C1E64FC" w14:textId="77777777" w:rsidR="0092026B" w:rsidRPr="0028280C" w:rsidRDefault="0092026B" w:rsidP="0092026B">
      <w:pPr>
        <w:pStyle w:val="a9"/>
        <w:ind w:left="142" w:firstLine="644"/>
        <w:jc w:val="both"/>
        <w:rPr>
          <w:sz w:val="26"/>
          <w:szCs w:val="26"/>
        </w:rPr>
      </w:pPr>
      <w:r w:rsidRPr="0028280C">
        <w:rPr>
          <w:sz w:val="26"/>
          <w:szCs w:val="26"/>
        </w:rPr>
        <w:t>Участники, занявшие I, II и III места в индивидуальном зачете, награждаются дипломами и призами.</w:t>
      </w:r>
    </w:p>
    <w:p w14:paraId="7514E266" w14:textId="77777777" w:rsidR="0092026B" w:rsidRPr="00FF1947" w:rsidRDefault="0092026B" w:rsidP="0092026B">
      <w:pPr>
        <w:pStyle w:val="33"/>
        <w:shd w:val="clear" w:color="auto" w:fill="auto"/>
        <w:spacing w:before="0" w:line="240" w:lineRule="auto"/>
        <w:ind w:firstLine="851"/>
        <w:rPr>
          <w:b/>
          <w:sz w:val="26"/>
          <w:szCs w:val="26"/>
        </w:rPr>
      </w:pPr>
    </w:p>
    <w:p w14:paraId="3D3E4E81" w14:textId="77777777" w:rsidR="0092026B" w:rsidRPr="00FF1947" w:rsidRDefault="0092026B" w:rsidP="0092026B">
      <w:pPr>
        <w:pStyle w:val="33"/>
        <w:shd w:val="clear" w:color="auto" w:fill="auto"/>
        <w:spacing w:before="0" w:line="240" w:lineRule="auto"/>
        <w:jc w:val="center"/>
        <w:rPr>
          <w:rStyle w:val="22"/>
          <w:sz w:val="26"/>
          <w:szCs w:val="26"/>
        </w:rPr>
      </w:pPr>
      <w:r w:rsidRPr="00FF1947">
        <w:rPr>
          <w:rStyle w:val="22"/>
          <w:sz w:val="26"/>
          <w:szCs w:val="26"/>
        </w:rPr>
        <w:t>7. Порядок награждения.</w:t>
      </w:r>
    </w:p>
    <w:p w14:paraId="1A5670A0" w14:textId="77777777" w:rsidR="0092026B" w:rsidRPr="00FF1947" w:rsidRDefault="0092026B" w:rsidP="0092026B">
      <w:pPr>
        <w:pStyle w:val="33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  <w:r w:rsidRPr="00FF1947">
        <w:rPr>
          <w:sz w:val="26"/>
          <w:szCs w:val="26"/>
        </w:rPr>
        <w:t>Команда, занявшая первое место, награждается дипломом первой степени и памятным кубком, второе и третье место - дипломами соответствующих степеней. Участники: за первое, второе, третье, место - медалями, грамотами.</w:t>
      </w:r>
    </w:p>
    <w:p w14:paraId="012B61BA" w14:textId="77777777" w:rsidR="0092026B" w:rsidRPr="00FF1947" w:rsidRDefault="0092026B" w:rsidP="0092026B">
      <w:pPr>
        <w:pStyle w:val="33"/>
        <w:shd w:val="clear" w:color="auto" w:fill="auto"/>
        <w:spacing w:before="0" w:line="240" w:lineRule="auto"/>
        <w:ind w:left="40" w:right="240" w:firstLine="811"/>
        <w:jc w:val="both"/>
        <w:rPr>
          <w:sz w:val="26"/>
          <w:szCs w:val="26"/>
        </w:rPr>
      </w:pPr>
    </w:p>
    <w:p w14:paraId="7850C780" w14:textId="77777777" w:rsidR="0092026B" w:rsidRDefault="0092026B" w:rsidP="0092026B">
      <w:pPr>
        <w:pStyle w:val="33"/>
        <w:shd w:val="clear" w:color="auto" w:fill="auto"/>
        <w:spacing w:before="0" w:line="240" w:lineRule="auto"/>
        <w:ind w:left="851" w:right="240"/>
        <w:jc w:val="center"/>
        <w:rPr>
          <w:b/>
          <w:sz w:val="26"/>
          <w:szCs w:val="26"/>
          <w:u w:val="single"/>
        </w:rPr>
      </w:pPr>
      <w:r w:rsidRPr="00FF1947">
        <w:rPr>
          <w:b/>
          <w:sz w:val="26"/>
          <w:szCs w:val="26"/>
          <w:u w:val="single"/>
        </w:rPr>
        <w:t>8. Подача заявок на участие.</w:t>
      </w:r>
    </w:p>
    <w:p w14:paraId="4E027CC6" w14:textId="77777777" w:rsidR="0092026B" w:rsidRPr="00FF1947" w:rsidRDefault="0092026B" w:rsidP="0092026B">
      <w:pPr>
        <w:pStyle w:val="33"/>
        <w:shd w:val="clear" w:color="auto" w:fill="auto"/>
        <w:spacing w:before="0" w:line="240" w:lineRule="auto"/>
        <w:ind w:left="851" w:right="240"/>
        <w:jc w:val="center"/>
        <w:rPr>
          <w:b/>
          <w:sz w:val="26"/>
          <w:szCs w:val="26"/>
          <w:u w:val="single"/>
        </w:rPr>
      </w:pPr>
    </w:p>
    <w:p w14:paraId="5079A64C" w14:textId="77777777" w:rsidR="0092026B" w:rsidRPr="00DB16BA" w:rsidRDefault="0092026B" w:rsidP="0092026B">
      <w:pPr>
        <w:pStyle w:val="33"/>
        <w:shd w:val="clear" w:color="auto" w:fill="auto"/>
        <w:spacing w:before="0" w:line="240" w:lineRule="auto"/>
        <w:ind w:left="40" w:right="238" w:firstLine="811"/>
        <w:jc w:val="both"/>
        <w:rPr>
          <w:b/>
          <w:bCs/>
          <w:color w:val="auto"/>
          <w:sz w:val="32"/>
          <w:szCs w:val="32"/>
        </w:rPr>
      </w:pPr>
      <w:r w:rsidRPr="00DB16BA">
        <w:rPr>
          <w:b/>
          <w:color w:val="auto"/>
          <w:sz w:val="32"/>
          <w:szCs w:val="32"/>
          <w:u w:val="single"/>
        </w:rPr>
        <w:t>Обязательное требование.</w:t>
      </w:r>
      <w:r w:rsidRPr="00DB16BA">
        <w:rPr>
          <w:b/>
          <w:bCs/>
          <w:color w:val="auto"/>
          <w:sz w:val="32"/>
          <w:szCs w:val="32"/>
        </w:rPr>
        <w:t xml:space="preserve"> Обязательная регистрация участников до 11.02.2024 17:00 на сайте: </w:t>
      </w:r>
      <w:r w:rsidRPr="00DB16BA">
        <w:rPr>
          <w:sz w:val="32"/>
          <w:szCs w:val="32"/>
        </w:rPr>
        <w:t xml:space="preserve"> </w:t>
      </w:r>
      <w:hyperlink r:id="rId7" w:history="1">
        <w:r w:rsidRPr="00926B09">
          <w:rPr>
            <w:rStyle w:val="a8"/>
            <w:b/>
            <w:bCs/>
            <w:sz w:val="32"/>
            <w:szCs w:val="32"/>
          </w:rPr>
          <w:t>https://orgeo.ru/event/32735</w:t>
        </w:r>
      </w:hyperlink>
      <w:r w:rsidRPr="00DB16BA">
        <w:rPr>
          <w:b/>
          <w:bCs/>
          <w:color w:val="auto"/>
          <w:sz w:val="32"/>
          <w:szCs w:val="32"/>
        </w:rPr>
        <w:t xml:space="preserve">. Без регистрации на </w:t>
      </w:r>
      <w:proofErr w:type="spellStart"/>
      <w:r w:rsidRPr="00DB16BA">
        <w:rPr>
          <w:b/>
          <w:bCs/>
          <w:color w:val="auto"/>
          <w:sz w:val="32"/>
          <w:szCs w:val="32"/>
        </w:rPr>
        <w:t>orgeo</w:t>
      </w:r>
      <w:proofErr w:type="spellEnd"/>
      <w:r w:rsidRPr="00DB16BA">
        <w:rPr>
          <w:b/>
          <w:bCs/>
          <w:color w:val="auto"/>
          <w:sz w:val="32"/>
          <w:szCs w:val="32"/>
        </w:rPr>
        <w:t>, участник не допускается к соревнованиям.</w:t>
      </w:r>
    </w:p>
    <w:p w14:paraId="65EDA0CD" w14:textId="77777777" w:rsidR="0092026B" w:rsidRPr="00DB16BA" w:rsidRDefault="0092026B" w:rsidP="0092026B">
      <w:pPr>
        <w:pStyle w:val="33"/>
        <w:shd w:val="clear" w:color="auto" w:fill="auto"/>
        <w:spacing w:before="0" w:line="240" w:lineRule="auto"/>
        <w:ind w:left="40" w:right="238" w:firstLine="811"/>
        <w:jc w:val="both"/>
        <w:rPr>
          <w:b/>
          <w:bCs/>
          <w:color w:val="auto"/>
          <w:sz w:val="26"/>
          <w:szCs w:val="26"/>
        </w:rPr>
      </w:pPr>
      <w:r w:rsidRPr="00DB16BA">
        <w:rPr>
          <w:bCs/>
          <w:color w:val="auto"/>
          <w:sz w:val="26"/>
          <w:szCs w:val="26"/>
        </w:rPr>
        <w:t>З</w:t>
      </w:r>
      <w:r w:rsidRPr="00DB16BA">
        <w:rPr>
          <w:color w:val="auto"/>
          <w:sz w:val="26"/>
          <w:szCs w:val="26"/>
        </w:rPr>
        <w:t xml:space="preserve">аявки на участие в лыжном кроссе подаются представителями команд в комитет Курской городской организации Профсоюза по адресу: </w:t>
      </w:r>
      <w:r w:rsidRPr="00DB16BA">
        <w:rPr>
          <w:b/>
          <w:bCs/>
          <w:color w:val="auto"/>
          <w:sz w:val="26"/>
          <w:szCs w:val="26"/>
        </w:rPr>
        <w:t xml:space="preserve">ул. Дзержинского, 53, кабинет № 41 до </w:t>
      </w:r>
      <w:r>
        <w:rPr>
          <w:b/>
          <w:bCs/>
          <w:color w:val="auto"/>
          <w:sz w:val="26"/>
          <w:szCs w:val="26"/>
        </w:rPr>
        <w:t>09</w:t>
      </w:r>
      <w:r w:rsidRPr="00DB16BA">
        <w:rPr>
          <w:b/>
          <w:bCs/>
          <w:color w:val="auto"/>
          <w:sz w:val="26"/>
          <w:szCs w:val="26"/>
        </w:rPr>
        <w:t xml:space="preserve">.02.2024, </w:t>
      </w:r>
      <w:r w:rsidRPr="00DB16BA">
        <w:rPr>
          <w:b/>
          <w:bCs/>
          <w:color w:val="auto"/>
          <w:sz w:val="26"/>
          <w:szCs w:val="26"/>
          <w:lang w:val="en-US"/>
        </w:rPr>
        <w:t>e</w:t>
      </w:r>
      <w:r w:rsidRPr="00DB16BA">
        <w:rPr>
          <w:b/>
          <w:bCs/>
          <w:color w:val="auto"/>
          <w:sz w:val="26"/>
          <w:szCs w:val="26"/>
        </w:rPr>
        <w:t>-</w:t>
      </w:r>
      <w:r w:rsidRPr="00DB16BA">
        <w:rPr>
          <w:b/>
          <w:bCs/>
          <w:color w:val="auto"/>
          <w:sz w:val="26"/>
          <w:szCs w:val="26"/>
          <w:lang w:val="en-US"/>
        </w:rPr>
        <w:t>mail</w:t>
      </w:r>
      <w:r w:rsidRPr="00DB16BA">
        <w:rPr>
          <w:b/>
          <w:bCs/>
          <w:color w:val="auto"/>
          <w:sz w:val="26"/>
          <w:szCs w:val="26"/>
        </w:rPr>
        <w:t xml:space="preserve">: </w:t>
      </w:r>
      <w:hyperlink r:id="rId8" w:history="1">
        <w:r w:rsidRPr="0022499D">
          <w:rPr>
            <w:rStyle w:val="a8"/>
            <w:b/>
            <w:bCs/>
            <w:sz w:val="26"/>
            <w:szCs w:val="26"/>
            <w:lang w:val="en-US"/>
          </w:rPr>
          <w:t>kurskgk</w:t>
        </w:r>
        <w:r w:rsidRPr="0022499D">
          <w:rPr>
            <w:rStyle w:val="a8"/>
            <w:b/>
            <w:bCs/>
            <w:sz w:val="26"/>
            <w:szCs w:val="26"/>
          </w:rPr>
          <w:t>@</w:t>
        </w:r>
        <w:r w:rsidRPr="0022499D">
          <w:rPr>
            <w:rStyle w:val="a8"/>
            <w:b/>
            <w:bCs/>
            <w:sz w:val="26"/>
            <w:szCs w:val="26"/>
            <w:lang w:val="en-US"/>
          </w:rPr>
          <w:t>mail</w:t>
        </w:r>
        <w:r w:rsidRPr="0022499D">
          <w:rPr>
            <w:rStyle w:val="a8"/>
            <w:b/>
            <w:bCs/>
            <w:sz w:val="26"/>
            <w:szCs w:val="26"/>
          </w:rPr>
          <w:t>.</w:t>
        </w:r>
        <w:proofErr w:type="spellStart"/>
        <w:r w:rsidRPr="0022499D">
          <w:rPr>
            <w:rStyle w:val="a8"/>
            <w:b/>
            <w:bCs/>
            <w:sz w:val="26"/>
            <w:szCs w:val="26"/>
            <w:lang w:val="en-US"/>
          </w:rPr>
          <w:t>ru</w:t>
        </w:r>
        <w:proofErr w:type="spellEnd"/>
      </w:hyperlink>
      <w:r w:rsidRPr="00DB16BA">
        <w:rPr>
          <w:b/>
          <w:bCs/>
          <w:color w:val="auto"/>
          <w:sz w:val="26"/>
          <w:szCs w:val="26"/>
        </w:rPr>
        <w:t>;  тел.: 51-36-04.</w:t>
      </w:r>
    </w:p>
    <w:p w14:paraId="683EC797" w14:textId="77777777" w:rsidR="0092026B" w:rsidRPr="00805AFC" w:rsidRDefault="0092026B" w:rsidP="0092026B">
      <w:pPr>
        <w:pStyle w:val="33"/>
        <w:shd w:val="clear" w:color="auto" w:fill="auto"/>
        <w:spacing w:before="0" w:line="240" w:lineRule="auto"/>
        <w:ind w:firstLine="708"/>
        <w:jc w:val="both"/>
        <w:rPr>
          <w:b/>
          <w:color w:val="FF0000"/>
          <w:sz w:val="26"/>
          <w:szCs w:val="26"/>
        </w:rPr>
      </w:pPr>
    </w:p>
    <w:p w14:paraId="4B7BD401" w14:textId="77777777" w:rsidR="0092026B" w:rsidRPr="00FF1947" w:rsidRDefault="0092026B" w:rsidP="0092026B">
      <w:pPr>
        <w:pStyle w:val="210"/>
        <w:shd w:val="clear" w:color="auto" w:fill="auto"/>
        <w:spacing w:after="0" w:line="240" w:lineRule="auto"/>
        <w:ind w:left="40"/>
        <w:rPr>
          <w:sz w:val="26"/>
          <w:szCs w:val="26"/>
        </w:rPr>
      </w:pPr>
      <w:r w:rsidRPr="00FF1947">
        <w:rPr>
          <w:sz w:val="26"/>
          <w:szCs w:val="26"/>
        </w:rPr>
        <w:t>Данное Положение является официальным вызовом.</w:t>
      </w:r>
    </w:p>
    <w:p w14:paraId="688116A2" w14:textId="77777777" w:rsidR="0092026B" w:rsidRPr="00FF1947" w:rsidRDefault="0092026B" w:rsidP="0092026B">
      <w:pPr>
        <w:ind w:firstLine="720"/>
        <w:jc w:val="both"/>
        <w:rPr>
          <w:sz w:val="26"/>
          <w:szCs w:val="26"/>
        </w:rPr>
      </w:pPr>
    </w:p>
    <w:p w14:paraId="3B4E30C0" w14:textId="77777777" w:rsidR="0092026B" w:rsidRDefault="0092026B" w:rsidP="0092026B">
      <w:pPr>
        <w:jc w:val="right"/>
        <w:rPr>
          <w:b/>
          <w:sz w:val="26"/>
          <w:szCs w:val="26"/>
        </w:rPr>
      </w:pPr>
    </w:p>
    <w:p w14:paraId="41B0FECE" w14:textId="77777777" w:rsidR="0092026B" w:rsidRPr="00FF1947" w:rsidRDefault="0092026B" w:rsidP="0092026B">
      <w:pPr>
        <w:jc w:val="right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>ОБРАЗЕЦ ЗАПОЛНЕНИЯ ЗАЯВКИ</w:t>
      </w:r>
    </w:p>
    <w:p w14:paraId="3E2C027F" w14:textId="77777777" w:rsidR="0092026B" w:rsidRDefault="0092026B" w:rsidP="0092026B">
      <w:pPr>
        <w:jc w:val="center"/>
        <w:rPr>
          <w:b/>
          <w:sz w:val="26"/>
          <w:szCs w:val="26"/>
        </w:rPr>
      </w:pPr>
    </w:p>
    <w:p w14:paraId="18CB5753" w14:textId="77777777" w:rsidR="0092026B" w:rsidRPr="00FF1947" w:rsidRDefault="0092026B" w:rsidP="0092026B">
      <w:pPr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>ЗАЯВКА</w:t>
      </w:r>
    </w:p>
    <w:p w14:paraId="4BE1BCD4" w14:textId="77777777" w:rsidR="0092026B" w:rsidRPr="00FF1947" w:rsidRDefault="0092026B" w:rsidP="0092026B">
      <w:pPr>
        <w:jc w:val="center"/>
        <w:rPr>
          <w:i/>
          <w:sz w:val="26"/>
          <w:szCs w:val="26"/>
          <w:u w:val="single"/>
        </w:rPr>
      </w:pPr>
      <w:r w:rsidRPr="00FF1947">
        <w:rPr>
          <w:i/>
          <w:sz w:val="26"/>
          <w:szCs w:val="26"/>
          <w:u w:val="single"/>
        </w:rPr>
        <w:t xml:space="preserve">наименование образовательной организации </w:t>
      </w:r>
    </w:p>
    <w:p w14:paraId="2E15FB44" w14:textId="77777777" w:rsidR="0092026B" w:rsidRPr="00FF1947" w:rsidRDefault="0092026B" w:rsidP="0092026B">
      <w:pPr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 xml:space="preserve">на участие в </w:t>
      </w:r>
      <w:r>
        <w:rPr>
          <w:b/>
          <w:sz w:val="26"/>
          <w:szCs w:val="26"/>
        </w:rPr>
        <w:t>лыжном</w:t>
      </w:r>
      <w:r w:rsidRPr="00FF1947">
        <w:rPr>
          <w:b/>
          <w:sz w:val="26"/>
          <w:szCs w:val="26"/>
        </w:rPr>
        <w:t xml:space="preserve"> кроссе среди работников системы образования </w:t>
      </w:r>
    </w:p>
    <w:p w14:paraId="1C5528E9" w14:textId="77777777" w:rsidR="0092026B" w:rsidRPr="00FF1947" w:rsidRDefault="0092026B" w:rsidP="0092026B">
      <w:pPr>
        <w:jc w:val="center"/>
        <w:rPr>
          <w:b/>
          <w:sz w:val="26"/>
          <w:szCs w:val="26"/>
        </w:rPr>
      </w:pPr>
      <w:r w:rsidRPr="00FF1947">
        <w:rPr>
          <w:b/>
          <w:sz w:val="26"/>
          <w:szCs w:val="26"/>
        </w:rPr>
        <w:t xml:space="preserve">города Курска </w:t>
      </w:r>
    </w:p>
    <w:p w14:paraId="0A0F37E2" w14:textId="77777777" w:rsidR="0092026B" w:rsidRPr="00FF1947" w:rsidRDefault="0092026B" w:rsidP="0092026B">
      <w:pPr>
        <w:jc w:val="center"/>
        <w:rPr>
          <w:b/>
          <w:sz w:val="26"/>
          <w:szCs w:val="26"/>
        </w:rPr>
      </w:pPr>
    </w:p>
    <w:tbl>
      <w:tblPr>
        <w:tblW w:w="12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53"/>
        <w:gridCol w:w="2028"/>
        <w:gridCol w:w="2028"/>
        <w:gridCol w:w="2028"/>
        <w:gridCol w:w="2028"/>
      </w:tblGrid>
      <w:tr w:rsidR="0092026B" w:rsidRPr="00FF1947" w14:paraId="6A37A67C" w14:textId="77777777" w:rsidTr="00CF4A3D">
        <w:tc>
          <w:tcPr>
            <w:tcW w:w="1101" w:type="dxa"/>
            <w:shd w:val="clear" w:color="auto" w:fill="auto"/>
            <w:vAlign w:val="center"/>
          </w:tcPr>
          <w:p w14:paraId="04DF864A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53" w:type="dxa"/>
            <w:shd w:val="clear" w:color="auto" w:fill="auto"/>
          </w:tcPr>
          <w:p w14:paraId="0E2F664E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ФИО</w:t>
            </w:r>
          </w:p>
          <w:p w14:paraId="4B747243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участника</w:t>
            </w:r>
          </w:p>
        </w:tc>
        <w:tc>
          <w:tcPr>
            <w:tcW w:w="2028" w:type="dxa"/>
            <w:shd w:val="clear" w:color="auto" w:fill="auto"/>
          </w:tcPr>
          <w:p w14:paraId="4D504975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Должность в организации</w:t>
            </w:r>
          </w:p>
        </w:tc>
        <w:tc>
          <w:tcPr>
            <w:tcW w:w="2028" w:type="dxa"/>
            <w:shd w:val="clear" w:color="auto" w:fill="auto"/>
          </w:tcPr>
          <w:p w14:paraId="1C1EF488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2028" w:type="dxa"/>
            <w:shd w:val="clear" w:color="auto" w:fill="auto"/>
          </w:tcPr>
          <w:p w14:paraId="6A97D5E1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  <w:r w:rsidRPr="00FF1947">
              <w:rPr>
                <w:b/>
                <w:sz w:val="26"/>
                <w:szCs w:val="26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  <w:shd w:val="clear" w:color="auto" w:fill="auto"/>
          </w:tcPr>
          <w:p w14:paraId="5DF4F5B9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  <w:p w14:paraId="1983A402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2026B" w:rsidRPr="00FF1947" w14:paraId="3A195A7B" w14:textId="77777777" w:rsidTr="00CF4A3D">
        <w:tc>
          <w:tcPr>
            <w:tcW w:w="1101" w:type="dxa"/>
            <w:shd w:val="clear" w:color="auto" w:fill="auto"/>
            <w:vAlign w:val="center"/>
          </w:tcPr>
          <w:p w14:paraId="73FAC101" w14:textId="77777777" w:rsidR="0092026B" w:rsidRPr="00FF1947" w:rsidRDefault="0092026B" w:rsidP="00CF4A3D">
            <w:pPr>
              <w:jc w:val="center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</w:tcPr>
          <w:p w14:paraId="75CB3B05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10A4322B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06255F23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62BF6814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shd w:val="clear" w:color="auto" w:fill="auto"/>
          </w:tcPr>
          <w:p w14:paraId="6408A11A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2026B" w:rsidRPr="00FF1947" w14:paraId="4356B230" w14:textId="77777777" w:rsidTr="00CF4A3D">
        <w:tc>
          <w:tcPr>
            <w:tcW w:w="1101" w:type="dxa"/>
            <w:shd w:val="clear" w:color="auto" w:fill="auto"/>
            <w:vAlign w:val="center"/>
          </w:tcPr>
          <w:p w14:paraId="79B0FA12" w14:textId="77777777" w:rsidR="0092026B" w:rsidRPr="00FF1947" w:rsidRDefault="0092026B" w:rsidP="00CF4A3D">
            <w:pPr>
              <w:jc w:val="center"/>
              <w:rPr>
                <w:sz w:val="26"/>
                <w:szCs w:val="26"/>
              </w:rPr>
            </w:pPr>
            <w:r w:rsidRPr="00FF1947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953" w:type="dxa"/>
            <w:shd w:val="clear" w:color="auto" w:fill="auto"/>
          </w:tcPr>
          <w:p w14:paraId="15767921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7D11B2BD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2B02EF01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shd w:val="clear" w:color="auto" w:fill="auto"/>
          </w:tcPr>
          <w:p w14:paraId="2A97B409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  <w:shd w:val="clear" w:color="auto" w:fill="auto"/>
          </w:tcPr>
          <w:p w14:paraId="18E2795D" w14:textId="77777777" w:rsidR="0092026B" w:rsidRPr="00FF1947" w:rsidRDefault="0092026B" w:rsidP="00CF4A3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FFEA743" w14:textId="77777777" w:rsidR="0092026B" w:rsidRDefault="0092026B" w:rsidP="0092026B">
      <w:pPr>
        <w:jc w:val="both"/>
        <w:rPr>
          <w:sz w:val="26"/>
          <w:szCs w:val="26"/>
        </w:rPr>
      </w:pPr>
    </w:p>
    <w:p w14:paraId="1763AEA7" w14:textId="77777777" w:rsidR="0092026B" w:rsidRPr="00FF1947" w:rsidRDefault="0092026B" w:rsidP="0092026B">
      <w:pPr>
        <w:jc w:val="both"/>
        <w:rPr>
          <w:sz w:val="26"/>
          <w:szCs w:val="26"/>
        </w:rPr>
      </w:pPr>
      <w:proofErr w:type="gramStart"/>
      <w:r w:rsidRPr="00FF1947">
        <w:rPr>
          <w:sz w:val="26"/>
          <w:szCs w:val="26"/>
        </w:rPr>
        <w:t>Допущено  (</w:t>
      </w:r>
      <w:proofErr w:type="gramEnd"/>
      <w:r w:rsidRPr="00FF1947">
        <w:rPr>
          <w:sz w:val="26"/>
          <w:szCs w:val="26"/>
        </w:rPr>
        <w:t xml:space="preserve">количество человек ) </w:t>
      </w:r>
    </w:p>
    <w:p w14:paraId="662FF324" w14:textId="77777777" w:rsidR="0092026B" w:rsidRDefault="0092026B" w:rsidP="0092026B">
      <w:pPr>
        <w:jc w:val="both"/>
        <w:rPr>
          <w:sz w:val="26"/>
          <w:szCs w:val="26"/>
        </w:rPr>
      </w:pPr>
    </w:p>
    <w:p w14:paraId="588F87F0" w14:textId="77777777" w:rsidR="0092026B" w:rsidRPr="00FF1947" w:rsidRDefault="0092026B" w:rsidP="0092026B">
      <w:pPr>
        <w:jc w:val="both"/>
        <w:rPr>
          <w:sz w:val="26"/>
          <w:szCs w:val="26"/>
        </w:rPr>
      </w:pPr>
      <w:r w:rsidRPr="00FF1947">
        <w:rPr>
          <w:sz w:val="26"/>
          <w:szCs w:val="26"/>
        </w:rPr>
        <w:t>Врач__________________________________</w:t>
      </w:r>
      <w:proofErr w:type="gramStart"/>
      <w:r w:rsidRPr="00FF1947">
        <w:rPr>
          <w:sz w:val="26"/>
          <w:szCs w:val="26"/>
        </w:rPr>
        <w:t>_(</w:t>
      </w:r>
      <w:proofErr w:type="gramEnd"/>
      <w:r w:rsidRPr="00FF1947">
        <w:rPr>
          <w:sz w:val="26"/>
          <w:szCs w:val="26"/>
        </w:rPr>
        <w:t>подпись, печать врача)</w:t>
      </w:r>
    </w:p>
    <w:p w14:paraId="155EF68E" w14:textId="77777777" w:rsidR="0092026B" w:rsidRDefault="0092026B" w:rsidP="0092026B">
      <w:pPr>
        <w:tabs>
          <w:tab w:val="left" w:pos="9540"/>
        </w:tabs>
        <w:rPr>
          <w:sz w:val="26"/>
          <w:szCs w:val="26"/>
        </w:rPr>
      </w:pPr>
    </w:p>
    <w:p w14:paraId="77255C6E" w14:textId="77777777" w:rsidR="0092026B" w:rsidRPr="00805AFC" w:rsidRDefault="0092026B" w:rsidP="0092026B">
      <w:pPr>
        <w:tabs>
          <w:tab w:val="left" w:pos="9540"/>
        </w:tabs>
      </w:pPr>
      <w:r w:rsidRPr="00FF1947">
        <w:rPr>
          <w:sz w:val="26"/>
          <w:szCs w:val="26"/>
        </w:rPr>
        <w:t xml:space="preserve">Представитель команды __________________  </w:t>
      </w:r>
      <w:proofErr w:type="gramStart"/>
      <w:r w:rsidRPr="00FF1947">
        <w:rPr>
          <w:sz w:val="26"/>
          <w:szCs w:val="26"/>
        </w:rPr>
        <w:t xml:space="preserve">   (</w:t>
      </w:r>
      <w:proofErr w:type="gramEnd"/>
      <w:r w:rsidRPr="00FF1947">
        <w:rPr>
          <w:sz w:val="26"/>
          <w:szCs w:val="26"/>
        </w:rPr>
        <w:t>подпись) _______________(ФИО</w:t>
      </w:r>
      <w:r>
        <w:rPr>
          <w:sz w:val="26"/>
          <w:szCs w:val="26"/>
        </w:rPr>
        <w:t xml:space="preserve">) </w:t>
      </w:r>
      <w:r w:rsidRPr="00805AFC">
        <w:t xml:space="preserve">(телефон)   </w:t>
      </w:r>
    </w:p>
    <w:p w14:paraId="6F57E6AA" w14:textId="77777777" w:rsidR="0092026B" w:rsidRDefault="0092026B" w:rsidP="0092026B">
      <w:pPr>
        <w:tabs>
          <w:tab w:val="left" w:pos="9540"/>
        </w:tabs>
        <w:rPr>
          <w:sz w:val="26"/>
          <w:szCs w:val="26"/>
        </w:rPr>
      </w:pPr>
    </w:p>
    <w:p w14:paraId="1A38E798" w14:textId="77777777" w:rsidR="0092026B" w:rsidRPr="00FF1947" w:rsidRDefault="0092026B" w:rsidP="0092026B">
      <w:pPr>
        <w:tabs>
          <w:tab w:val="left" w:pos="9540"/>
        </w:tabs>
        <w:rPr>
          <w:sz w:val="26"/>
          <w:szCs w:val="26"/>
        </w:rPr>
      </w:pPr>
      <w:r w:rsidRPr="00FF1947">
        <w:rPr>
          <w:sz w:val="26"/>
          <w:szCs w:val="26"/>
        </w:rPr>
        <w:t>Председатель первичной профсоюзной организации____________________(ФИО)</w:t>
      </w:r>
    </w:p>
    <w:p w14:paraId="141971FC" w14:textId="77777777" w:rsidR="0092026B" w:rsidRPr="00805AFC" w:rsidRDefault="0092026B" w:rsidP="0092026B">
      <w:pPr>
        <w:tabs>
          <w:tab w:val="left" w:pos="9540"/>
        </w:tabs>
      </w:pPr>
      <w:r w:rsidRPr="00805AFC">
        <w:t>место печати</w:t>
      </w:r>
    </w:p>
    <w:p w14:paraId="2F369A21" w14:textId="77777777" w:rsidR="0092026B" w:rsidRPr="00FF1947" w:rsidRDefault="0092026B" w:rsidP="0092026B">
      <w:pPr>
        <w:jc w:val="both"/>
        <w:rPr>
          <w:sz w:val="26"/>
          <w:szCs w:val="26"/>
        </w:rPr>
      </w:pPr>
    </w:p>
    <w:p w14:paraId="5CC3A5B3" w14:textId="77777777" w:rsidR="0092026B" w:rsidRDefault="0092026B" w:rsidP="0092026B">
      <w:pPr>
        <w:jc w:val="both"/>
        <w:rPr>
          <w:sz w:val="18"/>
          <w:szCs w:val="18"/>
        </w:rPr>
      </w:pPr>
      <w:r>
        <w:rPr>
          <w:sz w:val="26"/>
          <w:szCs w:val="26"/>
        </w:rPr>
        <w:t>Руководитель</w:t>
      </w:r>
      <w:r w:rsidRPr="00FF1947">
        <w:rPr>
          <w:sz w:val="26"/>
          <w:szCs w:val="26"/>
        </w:rPr>
        <w:t xml:space="preserve"> образовательной организации _________</w:t>
      </w:r>
      <w:proofErr w:type="gramStart"/>
      <w:r w:rsidRPr="00FF1947">
        <w:rPr>
          <w:sz w:val="26"/>
          <w:szCs w:val="26"/>
        </w:rPr>
        <w:t>_(</w:t>
      </w:r>
      <w:proofErr w:type="gramEnd"/>
      <w:r w:rsidRPr="00FF1947">
        <w:rPr>
          <w:sz w:val="26"/>
          <w:szCs w:val="26"/>
        </w:rPr>
        <w:t>подпись, печать)</w:t>
      </w:r>
      <w:r>
        <w:rPr>
          <w:sz w:val="26"/>
          <w:szCs w:val="26"/>
        </w:rPr>
        <w:t xml:space="preserve">           (ФИО)</w:t>
      </w:r>
    </w:p>
    <w:p w14:paraId="58B8A954" w14:textId="77777777" w:rsidR="0092026B" w:rsidRDefault="0092026B" w:rsidP="0092026B">
      <w:pPr>
        <w:ind w:left="6662" w:firstLine="418"/>
        <w:jc w:val="right"/>
        <w:rPr>
          <w:sz w:val="18"/>
          <w:szCs w:val="18"/>
        </w:rPr>
      </w:pPr>
    </w:p>
    <w:p w14:paraId="65446194" w14:textId="77777777" w:rsidR="0092026B" w:rsidRDefault="0092026B" w:rsidP="006D275C">
      <w:pPr>
        <w:ind w:firstLine="0"/>
        <w:rPr>
          <w:sz w:val="20"/>
        </w:rPr>
      </w:pPr>
    </w:p>
    <w:p w14:paraId="076E3D66" w14:textId="77777777" w:rsidR="0092026B" w:rsidRDefault="0092026B" w:rsidP="006D275C">
      <w:pPr>
        <w:ind w:firstLine="0"/>
        <w:rPr>
          <w:sz w:val="20"/>
        </w:rPr>
      </w:pPr>
    </w:p>
    <w:p w14:paraId="565EEEAF" w14:textId="77777777" w:rsidR="0092026B" w:rsidRDefault="0092026B" w:rsidP="006D275C">
      <w:pPr>
        <w:ind w:firstLine="0"/>
        <w:rPr>
          <w:sz w:val="20"/>
        </w:rPr>
      </w:pPr>
    </w:p>
    <w:p w14:paraId="3C3486A1" w14:textId="77777777" w:rsidR="0092026B" w:rsidRDefault="0092026B" w:rsidP="006D275C">
      <w:pPr>
        <w:ind w:firstLine="0"/>
        <w:rPr>
          <w:sz w:val="20"/>
        </w:rPr>
      </w:pPr>
    </w:p>
    <w:p w14:paraId="7BBB2594" w14:textId="77777777" w:rsidR="0092026B" w:rsidRDefault="0092026B" w:rsidP="006D275C">
      <w:pPr>
        <w:ind w:firstLine="0"/>
        <w:rPr>
          <w:sz w:val="20"/>
        </w:rPr>
      </w:pPr>
    </w:p>
    <w:p w14:paraId="1BF0D5F2" w14:textId="77777777" w:rsidR="0092026B" w:rsidRDefault="0092026B" w:rsidP="006D275C">
      <w:pPr>
        <w:ind w:firstLine="0"/>
        <w:rPr>
          <w:sz w:val="20"/>
        </w:rPr>
      </w:pPr>
    </w:p>
    <w:p w14:paraId="6A8E52FD" w14:textId="77777777" w:rsidR="0092026B" w:rsidRDefault="0092026B" w:rsidP="006D275C">
      <w:pPr>
        <w:ind w:firstLine="0"/>
        <w:rPr>
          <w:sz w:val="20"/>
        </w:rPr>
      </w:pPr>
    </w:p>
    <w:p w14:paraId="70F72ED2" w14:textId="77777777" w:rsidR="0092026B" w:rsidRPr="00522C45" w:rsidRDefault="0092026B" w:rsidP="006D275C">
      <w:pPr>
        <w:ind w:firstLine="0"/>
        <w:rPr>
          <w:sz w:val="20"/>
        </w:rPr>
      </w:pPr>
    </w:p>
    <w:sectPr w:rsidR="0092026B" w:rsidRPr="00522C45" w:rsidSect="00B44245">
      <w:pgSz w:w="11906" w:h="16838" w:code="9"/>
      <w:pgMar w:top="709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F0A88"/>
    <w:multiLevelType w:val="hybridMultilevel"/>
    <w:tmpl w:val="D70EE2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518E1"/>
    <w:multiLevelType w:val="hybridMultilevel"/>
    <w:tmpl w:val="527E1F7C"/>
    <w:lvl w:ilvl="0" w:tplc="C930E7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6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9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1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 w15:restartNumberingAfterBreak="0">
    <w:nsid w:val="68A725B9"/>
    <w:multiLevelType w:val="hybridMultilevel"/>
    <w:tmpl w:val="ECF4D02C"/>
    <w:lvl w:ilvl="0" w:tplc="C930E7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64069189">
    <w:abstractNumId w:val="8"/>
  </w:num>
  <w:num w:numId="2" w16cid:durableId="784617458">
    <w:abstractNumId w:val="5"/>
  </w:num>
  <w:num w:numId="3" w16cid:durableId="241722679">
    <w:abstractNumId w:val="10"/>
  </w:num>
  <w:num w:numId="4" w16cid:durableId="26611204">
    <w:abstractNumId w:val="0"/>
  </w:num>
  <w:num w:numId="5" w16cid:durableId="1976980485">
    <w:abstractNumId w:val="4"/>
  </w:num>
  <w:num w:numId="6" w16cid:durableId="1577863267">
    <w:abstractNumId w:val="11"/>
  </w:num>
  <w:num w:numId="7" w16cid:durableId="462774479">
    <w:abstractNumId w:val="6"/>
  </w:num>
  <w:num w:numId="8" w16cid:durableId="1482968726">
    <w:abstractNumId w:val="9"/>
  </w:num>
  <w:num w:numId="9" w16cid:durableId="2070227138">
    <w:abstractNumId w:val="7"/>
  </w:num>
  <w:num w:numId="10" w16cid:durableId="531916170">
    <w:abstractNumId w:val="2"/>
  </w:num>
  <w:num w:numId="11" w16cid:durableId="303241055">
    <w:abstractNumId w:val="1"/>
  </w:num>
  <w:num w:numId="12" w16cid:durableId="317614558">
    <w:abstractNumId w:val="3"/>
  </w:num>
  <w:num w:numId="13" w16cid:durableId="8126013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07911"/>
    <w:rsid w:val="00011754"/>
    <w:rsid w:val="00020619"/>
    <w:rsid w:val="00022129"/>
    <w:rsid w:val="00024848"/>
    <w:rsid w:val="00027C16"/>
    <w:rsid w:val="00032068"/>
    <w:rsid w:val="00034682"/>
    <w:rsid w:val="000502DA"/>
    <w:rsid w:val="00056C9E"/>
    <w:rsid w:val="00062002"/>
    <w:rsid w:val="000655A1"/>
    <w:rsid w:val="0006698A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A557D"/>
    <w:rsid w:val="000C6B37"/>
    <w:rsid w:val="000C7B92"/>
    <w:rsid w:val="000D0510"/>
    <w:rsid w:val="000D2C70"/>
    <w:rsid w:val="000D43EF"/>
    <w:rsid w:val="000E0272"/>
    <w:rsid w:val="000E1606"/>
    <w:rsid w:val="000F54B6"/>
    <w:rsid w:val="00100CF9"/>
    <w:rsid w:val="001037EC"/>
    <w:rsid w:val="00105337"/>
    <w:rsid w:val="00113730"/>
    <w:rsid w:val="00113AC3"/>
    <w:rsid w:val="001153B1"/>
    <w:rsid w:val="00116090"/>
    <w:rsid w:val="001278B9"/>
    <w:rsid w:val="00127DD4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4A26"/>
    <w:rsid w:val="00166777"/>
    <w:rsid w:val="0017207E"/>
    <w:rsid w:val="00186709"/>
    <w:rsid w:val="00187E04"/>
    <w:rsid w:val="00191D92"/>
    <w:rsid w:val="001967B4"/>
    <w:rsid w:val="001A08C9"/>
    <w:rsid w:val="001A13B8"/>
    <w:rsid w:val="001A272D"/>
    <w:rsid w:val="001C2D5A"/>
    <w:rsid w:val="001C5D50"/>
    <w:rsid w:val="001E08B6"/>
    <w:rsid w:val="001E138E"/>
    <w:rsid w:val="001E40B7"/>
    <w:rsid w:val="00203B2D"/>
    <w:rsid w:val="002063AF"/>
    <w:rsid w:val="00217575"/>
    <w:rsid w:val="00220044"/>
    <w:rsid w:val="002215AC"/>
    <w:rsid w:val="002234D1"/>
    <w:rsid w:val="0022648A"/>
    <w:rsid w:val="002309CA"/>
    <w:rsid w:val="00232556"/>
    <w:rsid w:val="00232CAB"/>
    <w:rsid w:val="0023757F"/>
    <w:rsid w:val="00237953"/>
    <w:rsid w:val="002404C4"/>
    <w:rsid w:val="00240A83"/>
    <w:rsid w:val="00241228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2934"/>
    <w:rsid w:val="002B4DCA"/>
    <w:rsid w:val="002B5B05"/>
    <w:rsid w:val="002B6A85"/>
    <w:rsid w:val="002C3084"/>
    <w:rsid w:val="002C3B5C"/>
    <w:rsid w:val="002C5A0E"/>
    <w:rsid w:val="002D034E"/>
    <w:rsid w:val="002D311F"/>
    <w:rsid w:val="002D6F77"/>
    <w:rsid w:val="002E7374"/>
    <w:rsid w:val="002F3139"/>
    <w:rsid w:val="002F47E3"/>
    <w:rsid w:val="00302F81"/>
    <w:rsid w:val="00304CD8"/>
    <w:rsid w:val="00305988"/>
    <w:rsid w:val="00311D43"/>
    <w:rsid w:val="00312970"/>
    <w:rsid w:val="00315215"/>
    <w:rsid w:val="00315E13"/>
    <w:rsid w:val="00317E3D"/>
    <w:rsid w:val="00321194"/>
    <w:rsid w:val="00323137"/>
    <w:rsid w:val="0034268E"/>
    <w:rsid w:val="00342CC2"/>
    <w:rsid w:val="00343A5F"/>
    <w:rsid w:val="00345303"/>
    <w:rsid w:val="00346C5F"/>
    <w:rsid w:val="003479CC"/>
    <w:rsid w:val="00352EFF"/>
    <w:rsid w:val="00353397"/>
    <w:rsid w:val="0035371A"/>
    <w:rsid w:val="003546D7"/>
    <w:rsid w:val="003549A6"/>
    <w:rsid w:val="00354ADA"/>
    <w:rsid w:val="00360BD8"/>
    <w:rsid w:val="00362B08"/>
    <w:rsid w:val="00362E86"/>
    <w:rsid w:val="00364FD7"/>
    <w:rsid w:val="0036678C"/>
    <w:rsid w:val="0037351B"/>
    <w:rsid w:val="003766C4"/>
    <w:rsid w:val="0037716B"/>
    <w:rsid w:val="003827A3"/>
    <w:rsid w:val="003837E6"/>
    <w:rsid w:val="003A074E"/>
    <w:rsid w:val="003A1B2E"/>
    <w:rsid w:val="003A6994"/>
    <w:rsid w:val="003B4412"/>
    <w:rsid w:val="003B5D31"/>
    <w:rsid w:val="003B5E5F"/>
    <w:rsid w:val="003B66AE"/>
    <w:rsid w:val="003B6A5A"/>
    <w:rsid w:val="003C0C88"/>
    <w:rsid w:val="003C169B"/>
    <w:rsid w:val="003C4B69"/>
    <w:rsid w:val="003D246D"/>
    <w:rsid w:val="003D49D8"/>
    <w:rsid w:val="003D6034"/>
    <w:rsid w:val="003D763B"/>
    <w:rsid w:val="003E3D20"/>
    <w:rsid w:val="003F102B"/>
    <w:rsid w:val="003F5339"/>
    <w:rsid w:val="003F6BEA"/>
    <w:rsid w:val="003F71BA"/>
    <w:rsid w:val="00402211"/>
    <w:rsid w:val="004043CD"/>
    <w:rsid w:val="00414CDC"/>
    <w:rsid w:val="00420AEC"/>
    <w:rsid w:val="00424D17"/>
    <w:rsid w:val="004260A5"/>
    <w:rsid w:val="0043015D"/>
    <w:rsid w:val="004303DA"/>
    <w:rsid w:val="00435A66"/>
    <w:rsid w:val="00441145"/>
    <w:rsid w:val="00442236"/>
    <w:rsid w:val="00452058"/>
    <w:rsid w:val="004601CE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1662"/>
    <w:rsid w:val="004B3622"/>
    <w:rsid w:val="004B5E57"/>
    <w:rsid w:val="004C0140"/>
    <w:rsid w:val="004C13C8"/>
    <w:rsid w:val="004D3111"/>
    <w:rsid w:val="004D4041"/>
    <w:rsid w:val="004D5C76"/>
    <w:rsid w:val="004D7AB1"/>
    <w:rsid w:val="004E704F"/>
    <w:rsid w:val="004F1DC3"/>
    <w:rsid w:val="004F3091"/>
    <w:rsid w:val="004F4F85"/>
    <w:rsid w:val="004F5110"/>
    <w:rsid w:val="00500AD0"/>
    <w:rsid w:val="005014D4"/>
    <w:rsid w:val="00501FA3"/>
    <w:rsid w:val="00504AC2"/>
    <w:rsid w:val="005050CE"/>
    <w:rsid w:val="00511F71"/>
    <w:rsid w:val="00522C45"/>
    <w:rsid w:val="00524F59"/>
    <w:rsid w:val="005369C3"/>
    <w:rsid w:val="00543ED5"/>
    <w:rsid w:val="005443A9"/>
    <w:rsid w:val="005510ED"/>
    <w:rsid w:val="00551813"/>
    <w:rsid w:val="00554FE4"/>
    <w:rsid w:val="005661D5"/>
    <w:rsid w:val="00570611"/>
    <w:rsid w:val="005723FF"/>
    <w:rsid w:val="00572AD2"/>
    <w:rsid w:val="00572EA5"/>
    <w:rsid w:val="0057796C"/>
    <w:rsid w:val="00577C6D"/>
    <w:rsid w:val="00581B31"/>
    <w:rsid w:val="0058680C"/>
    <w:rsid w:val="005911BE"/>
    <w:rsid w:val="00594539"/>
    <w:rsid w:val="00594CCF"/>
    <w:rsid w:val="005A0E97"/>
    <w:rsid w:val="005A1362"/>
    <w:rsid w:val="005A1BFF"/>
    <w:rsid w:val="005A2EE2"/>
    <w:rsid w:val="005B3778"/>
    <w:rsid w:val="005B4FD5"/>
    <w:rsid w:val="005C0148"/>
    <w:rsid w:val="005C2F3E"/>
    <w:rsid w:val="005C3FBC"/>
    <w:rsid w:val="005D6357"/>
    <w:rsid w:val="005D71CC"/>
    <w:rsid w:val="005F1741"/>
    <w:rsid w:val="005F318F"/>
    <w:rsid w:val="005F67B2"/>
    <w:rsid w:val="006016A3"/>
    <w:rsid w:val="00605732"/>
    <w:rsid w:val="00610F55"/>
    <w:rsid w:val="006167A6"/>
    <w:rsid w:val="006248D8"/>
    <w:rsid w:val="006272F5"/>
    <w:rsid w:val="00627E3B"/>
    <w:rsid w:val="006309BC"/>
    <w:rsid w:val="00630E4F"/>
    <w:rsid w:val="0063574B"/>
    <w:rsid w:val="0064246C"/>
    <w:rsid w:val="006500BA"/>
    <w:rsid w:val="006602B8"/>
    <w:rsid w:val="006607A0"/>
    <w:rsid w:val="00674268"/>
    <w:rsid w:val="00675529"/>
    <w:rsid w:val="00675A19"/>
    <w:rsid w:val="0067636B"/>
    <w:rsid w:val="00676602"/>
    <w:rsid w:val="00680550"/>
    <w:rsid w:val="00680ABA"/>
    <w:rsid w:val="00682745"/>
    <w:rsid w:val="00686590"/>
    <w:rsid w:val="006924A5"/>
    <w:rsid w:val="00694530"/>
    <w:rsid w:val="00696AF8"/>
    <w:rsid w:val="006B6F04"/>
    <w:rsid w:val="006C273A"/>
    <w:rsid w:val="006C30C1"/>
    <w:rsid w:val="006C46F5"/>
    <w:rsid w:val="006D275C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27499"/>
    <w:rsid w:val="00727F43"/>
    <w:rsid w:val="007300E7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57F98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93B8B"/>
    <w:rsid w:val="007A54FF"/>
    <w:rsid w:val="007B7692"/>
    <w:rsid w:val="007C66ED"/>
    <w:rsid w:val="007C70AD"/>
    <w:rsid w:val="007C7753"/>
    <w:rsid w:val="007D15A9"/>
    <w:rsid w:val="007D2026"/>
    <w:rsid w:val="007D245C"/>
    <w:rsid w:val="007D44BF"/>
    <w:rsid w:val="007E0EDE"/>
    <w:rsid w:val="007E1479"/>
    <w:rsid w:val="007E25A0"/>
    <w:rsid w:val="007E3F9C"/>
    <w:rsid w:val="007F052F"/>
    <w:rsid w:val="007F0EE4"/>
    <w:rsid w:val="007F30B8"/>
    <w:rsid w:val="00806DD1"/>
    <w:rsid w:val="00811E2A"/>
    <w:rsid w:val="00814D05"/>
    <w:rsid w:val="0081784B"/>
    <w:rsid w:val="00824F89"/>
    <w:rsid w:val="00830286"/>
    <w:rsid w:val="00843550"/>
    <w:rsid w:val="008577E4"/>
    <w:rsid w:val="008657E1"/>
    <w:rsid w:val="00872003"/>
    <w:rsid w:val="00875D13"/>
    <w:rsid w:val="00880F34"/>
    <w:rsid w:val="00895B1E"/>
    <w:rsid w:val="008A52C9"/>
    <w:rsid w:val="008A7A04"/>
    <w:rsid w:val="008B104F"/>
    <w:rsid w:val="008B15FD"/>
    <w:rsid w:val="008B29BF"/>
    <w:rsid w:val="008B518E"/>
    <w:rsid w:val="008B5260"/>
    <w:rsid w:val="008C2022"/>
    <w:rsid w:val="008C25EB"/>
    <w:rsid w:val="008C37D7"/>
    <w:rsid w:val="008C381A"/>
    <w:rsid w:val="008C3D7A"/>
    <w:rsid w:val="008D1C13"/>
    <w:rsid w:val="008D2224"/>
    <w:rsid w:val="008D3ACF"/>
    <w:rsid w:val="008D4079"/>
    <w:rsid w:val="008D412C"/>
    <w:rsid w:val="008E06B8"/>
    <w:rsid w:val="008E6E0F"/>
    <w:rsid w:val="008F6D15"/>
    <w:rsid w:val="009050A4"/>
    <w:rsid w:val="009076C7"/>
    <w:rsid w:val="00911A3A"/>
    <w:rsid w:val="0092026B"/>
    <w:rsid w:val="00925BFD"/>
    <w:rsid w:val="00926446"/>
    <w:rsid w:val="00931F22"/>
    <w:rsid w:val="00956C9E"/>
    <w:rsid w:val="00964DB9"/>
    <w:rsid w:val="009654EF"/>
    <w:rsid w:val="00971A5E"/>
    <w:rsid w:val="00971FB5"/>
    <w:rsid w:val="00973286"/>
    <w:rsid w:val="00973B49"/>
    <w:rsid w:val="00981AD2"/>
    <w:rsid w:val="00982349"/>
    <w:rsid w:val="0098533D"/>
    <w:rsid w:val="00987845"/>
    <w:rsid w:val="009A1B59"/>
    <w:rsid w:val="009A5E16"/>
    <w:rsid w:val="009B62F6"/>
    <w:rsid w:val="009B6806"/>
    <w:rsid w:val="009B773D"/>
    <w:rsid w:val="009C16D6"/>
    <w:rsid w:val="009C2E92"/>
    <w:rsid w:val="009C40F8"/>
    <w:rsid w:val="009C7D27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9F57DF"/>
    <w:rsid w:val="00A05C18"/>
    <w:rsid w:val="00A11225"/>
    <w:rsid w:val="00A239A2"/>
    <w:rsid w:val="00A245F5"/>
    <w:rsid w:val="00A25903"/>
    <w:rsid w:val="00A264CC"/>
    <w:rsid w:val="00A27733"/>
    <w:rsid w:val="00A31870"/>
    <w:rsid w:val="00A327A4"/>
    <w:rsid w:val="00A35808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51D5"/>
    <w:rsid w:val="00A77CC3"/>
    <w:rsid w:val="00A85D78"/>
    <w:rsid w:val="00A85FCD"/>
    <w:rsid w:val="00A91E9B"/>
    <w:rsid w:val="00A9523D"/>
    <w:rsid w:val="00AB086F"/>
    <w:rsid w:val="00AB32E3"/>
    <w:rsid w:val="00AC1F8D"/>
    <w:rsid w:val="00AC2743"/>
    <w:rsid w:val="00AC6CF0"/>
    <w:rsid w:val="00AC70B0"/>
    <w:rsid w:val="00AD43B5"/>
    <w:rsid w:val="00AD6C38"/>
    <w:rsid w:val="00AE1C8D"/>
    <w:rsid w:val="00AE6161"/>
    <w:rsid w:val="00AE6F80"/>
    <w:rsid w:val="00AF7690"/>
    <w:rsid w:val="00B01A59"/>
    <w:rsid w:val="00B02836"/>
    <w:rsid w:val="00B03F09"/>
    <w:rsid w:val="00B04FD8"/>
    <w:rsid w:val="00B0532A"/>
    <w:rsid w:val="00B1069C"/>
    <w:rsid w:val="00B11285"/>
    <w:rsid w:val="00B12653"/>
    <w:rsid w:val="00B20931"/>
    <w:rsid w:val="00B25BAE"/>
    <w:rsid w:val="00B26964"/>
    <w:rsid w:val="00B31DB3"/>
    <w:rsid w:val="00B374AE"/>
    <w:rsid w:val="00B40D34"/>
    <w:rsid w:val="00B4128A"/>
    <w:rsid w:val="00B414BD"/>
    <w:rsid w:val="00B417D3"/>
    <w:rsid w:val="00B44245"/>
    <w:rsid w:val="00B45287"/>
    <w:rsid w:val="00B52C92"/>
    <w:rsid w:val="00B53483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961EA"/>
    <w:rsid w:val="00B96511"/>
    <w:rsid w:val="00BA7FC3"/>
    <w:rsid w:val="00BB48E1"/>
    <w:rsid w:val="00BC0EEA"/>
    <w:rsid w:val="00BC46A9"/>
    <w:rsid w:val="00BC4C0B"/>
    <w:rsid w:val="00BC7185"/>
    <w:rsid w:val="00BD4801"/>
    <w:rsid w:val="00BD7D16"/>
    <w:rsid w:val="00BE22CE"/>
    <w:rsid w:val="00BF1EBB"/>
    <w:rsid w:val="00BF24B4"/>
    <w:rsid w:val="00BF293F"/>
    <w:rsid w:val="00C01793"/>
    <w:rsid w:val="00C05AC2"/>
    <w:rsid w:val="00C062DA"/>
    <w:rsid w:val="00C10279"/>
    <w:rsid w:val="00C126DE"/>
    <w:rsid w:val="00C148AA"/>
    <w:rsid w:val="00C15359"/>
    <w:rsid w:val="00C16F91"/>
    <w:rsid w:val="00C22615"/>
    <w:rsid w:val="00C26565"/>
    <w:rsid w:val="00C26E3C"/>
    <w:rsid w:val="00C305E8"/>
    <w:rsid w:val="00C321D1"/>
    <w:rsid w:val="00C4232E"/>
    <w:rsid w:val="00C470CB"/>
    <w:rsid w:val="00C515B0"/>
    <w:rsid w:val="00C515D2"/>
    <w:rsid w:val="00C544DF"/>
    <w:rsid w:val="00C63B66"/>
    <w:rsid w:val="00C6496B"/>
    <w:rsid w:val="00C70F3E"/>
    <w:rsid w:val="00C7375A"/>
    <w:rsid w:val="00C743B1"/>
    <w:rsid w:val="00C77803"/>
    <w:rsid w:val="00C77D9B"/>
    <w:rsid w:val="00C83388"/>
    <w:rsid w:val="00C8401C"/>
    <w:rsid w:val="00C8421F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0D59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F93"/>
    <w:rsid w:val="00D30A9A"/>
    <w:rsid w:val="00D33512"/>
    <w:rsid w:val="00D346C1"/>
    <w:rsid w:val="00D363C0"/>
    <w:rsid w:val="00D419C7"/>
    <w:rsid w:val="00D43B25"/>
    <w:rsid w:val="00D448F6"/>
    <w:rsid w:val="00D618B0"/>
    <w:rsid w:val="00D717E4"/>
    <w:rsid w:val="00D75071"/>
    <w:rsid w:val="00D77095"/>
    <w:rsid w:val="00D8389B"/>
    <w:rsid w:val="00D852A7"/>
    <w:rsid w:val="00D86359"/>
    <w:rsid w:val="00DA1524"/>
    <w:rsid w:val="00DA7C4C"/>
    <w:rsid w:val="00DC15AE"/>
    <w:rsid w:val="00DC38CD"/>
    <w:rsid w:val="00DC7666"/>
    <w:rsid w:val="00DD0D80"/>
    <w:rsid w:val="00DD10CC"/>
    <w:rsid w:val="00DD10F2"/>
    <w:rsid w:val="00DD1D86"/>
    <w:rsid w:val="00DD3C71"/>
    <w:rsid w:val="00DE0038"/>
    <w:rsid w:val="00DE1B95"/>
    <w:rsid w:val="00DE7237"/>
    <w:rsid w:val="00DF7744"/>
    <w:rsid w:val="00E0126B"/>
    <w:rsid w:val="00E06383"/>
    <w:rsid w:val="00E11310"/>
    <w:rsid w:val="00E11A87"/>
    <w:rsid w:val="00E12169"/>
    <w:rsid w:val="00E16124"/>
    <w:rsid w:val="00E162FD"/>
    <w:rsid w:val="00E170ED"/>
    <w:rsid w:val="00E211BE"/>
    <w:rsid w:val="00E21C5B"/>
    <w:rsid w:val="00E2242D"/>
    <w:rsid w:val="00E22718"/>
    <w:rsid w:val="00E23CCD"/>
    <w:rsid w:val="00E23DBA"/>
    <w:rsid w:val="00E3018B"/>
    <w:rsid w:val="00E308CB"/>
    <w:rsid w:val="00E3467D"/>
    <w:rsid w:val="00E34D21"/>
    <w:rsid w:val="00E3716B"/>
    <w:rsid w:val="00E371E1"/>
    <w:rsid w:val="00E41459"/>
    <w:rsid w:val="00E41EB2"/>
    <w:rsid w:val="00E434AB"/>
    <w:rsid w:val="00E459AE"/>
    <w:rsid w:val="00E4624D"/>
    <w:rsid w:val="00E52880"/>
    <w:rsid w:val="00E5309C"/>
    <w:rsid w:val="00E55AFD"/>
    <w:rsid w:val="00E56687"/>
    <w:rsid w:val="00E600CA"/>
    <w:rsid w:val="00E61584"/>
    <w:rsid w:val="00E67F73"/>
    <w:rsid w:val="00E717C7"/>
    <w:rsid w:val="00E7493A"/>
    <w:rsid w:val="00E75255"/>
    <w:rsid w:val="00E763C1"/>
    <w:rsid w:val="00E80471"/>
    <w:rsid w:val="00E81FA7"/>
    <w:rsid w:val="00E82CD0"/>
    <w:rsid w:val="00E83CCA"/>
    <w:rsid w:val="00E92A5F"/>
    <w:rsid w:val="00E92D68"/>
    <w:rsid w:val="00E949F0"/>
    <w:rsid w:val="00E955F8"/>
    <w:rsid w:val="00E959AB"/>
    <w:rsid w:val="00EA16C6"/>
    <w:rsid w:val="00EA77D0"/>
    <w:rsid w:val="00EB14F9"/>
    <w:rsid w:val="00EB3E35"/>
    <w:rsid w:val="00EB4CD8"/>
    <w:rsid w:val="00EB56A1"/>
    <w:rsid w:val="00EC2356"/>
    <w:rsid w:val="00EC4E31"/>
    <w:rsid w:val="00ED040C"/>
    <w:rsid w:val="00EE37EA"/>
    <w:rsid w:val="00EE3947"/>
    <w:rsid w:val="00EE3E0F"/>
    <w:rsid w:val="00EE3F3C"/>
    <w:rsid w:val="00EE748D"/>
    <w:rsid w:val="00EF126F"/>
    <w:rsid w:val="00EF59AA"/>
    <w:rsid w:val="00EF5E6A"/>
    <w:rsid w:val="00F006B5"/>
    <w:rsid w:val="00F00C3D"/>
    <w:rsid w:val="00F10B0C"/>
    <w:rsid w:val="00F13F12"/>
    <w:rsid w:val="00F20F76"/>
    <w:rsid w:val="00F221BE"/>
    <w:rsid w:val="00F27E8E"/>
    <w:rsid w:val="00F311AA"/>
    <w:rsid w:val="00F37A81"/>
    <w:rsid w:val="00F43283"/>
    <w:rsid w:val="00F55D4C"/>
    <w:rsid w:val="00F56402"/>
    <w:rsid w:val="00F56487"/>
    <w:rsid w:val="00F644C5"/>
    <w:rsid w:val="00F64F81"/>
    <w:rsid w:val="00F674C3"/>
    <w:rsid w:val="00F67618"/>
    <w:rsid w:val="00F711FA"/>
    <w:rsid w:val="00F71787"/>
    <w:rsid w:val="00F75FFF"/>
    <w:rsid w:val="00F81394"/>
    <w:rsid w:val="00F83BAB"/>
    <w:rsid w:val="00F85855"/>
    <w:rsid w:val="00F87CD0"/>
    <w:rsid w:val="00F91A58"/>
    <w:rsid w:val="00F96368"/>
    <w:rsid w:val="00F97109"/>
    <w:rsid w:val="00FA08C7"/>
    <w:rsid w:val="00FA1101"/>
    <w:rsid w:val="00FA3E14"/>
    <w:rsid w:val="00FA55D4"/>
    <w:rsid w:val="00FA58AE"/>
    <w:rsid w:val="00FA70E9"/>
    <w:rsid w:val="00FA7946"/>
    <w:rsid w:val="00FB1DA7"/>
    <w:rsid w:val="00FB26B5"/>
    <w:rsid w:val="00FB32ED"/>
    <w:rsid w:val="00FB69AE"/>
    <w:rsid w:val="00FB7392"/>
    <w:rsid w:val="00FE12A0"/>
    <w:rsid w:val="00FE6AB1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04C4"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5D71C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6D275C"/>
    <w:pPr>
      <w:spacing w:before="100" w:beforeAutospacing="1" w:after="100" w:afterAutospacing="1"/>
      <w:ind w:firstLine="0"/>
    </w:pPr>
    <w:rPr>
      <w:szCs w:val="24"/>
    </w:rPr>
  </w:style>
  <w:style w:type="character" w:customStyle="1" w:styleId="21">
    <w:name w:val="Основной текст (2)_"/>
    <w:link w:val="210"/>
    <w:rsid w:val="0092026B"/>
    <w:rPr>
      <w:b/>
      <w:bCs/>
      <w:sz w:val="22"/>
      <w:szCs w:val="22"/>
      <w:shd w:val="clear" w:color="auto" w:fill="FFFFFF"/>
    </w:rPr>
  </w:style>
  <w:style w:type="character" w:customStyle="1" w:styleId="30">
    <w:name w:val="Основной текст (3)_"/>
    <w:link w:val="31"/>
    <w:rsid w:val="0092026B"/>
    <w:rPr>
      <w:b/>
      <w:bCs/>
      <w:sz w:val="23"/>
      <w:szCs w:val="23"/>
      <w:shd w:val="clear" w:color="auto" w:fill="FFFFFF"/>
    </w:rPr>
  </w:style>
  <w:style w:type="character" w:customStyle="1" w:styleId="32">
    <w:name w:val="Основной текст (3)"/>
    <w:rsid w:val="009202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2">
    <w:name w:val="Основной текст (2)"/>
    <w:rsid w:val="009202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10">
    <w:name w:val="Основной текст (2)1"/>
    <w:basedOn w:val="a"/>
    <w:link w:val="21"/>
    <w:rsid w:val="0092026B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</w:rPr>
  </w:style>
  <w:style w:type="paragraph" w:customStyle="1" w:styleId="33">
    <w:name w:val="Основной текст3"/>
    <w:basedOn w:val="a"/>
    <w:rsid w:val="0092026B"/>
    <w:pPr>
      <w:widowControl w:val="0"/>
      <w:shd w:val="clear" w:color="auto" w:fill="FFFFFF"/>
      <w:spacing w:before="180" w:line="264" w:lineRule="exact"/>
      <w:ind w:firstLine="0"/>
    </w:pPr>
    <w:rPr>
      <w:color w:val="000000"/>
      <w:sz w:val="21"/>
      <w:szCs w:val="21"/>
      <w:lang w:bidi="ru-RU"/>
    </w:rPr>
  </w:style>
  <w:style w:type="paragraph" w:customStyle="1" w:styleId="31">
    <w:name w:val="Основной текст (3)1"/>
    <w:basedOn w:val="a"/>
    <w:link w:val="30"/>
    <w:rsid w:val="0092026B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kgk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orgeo.ru/event/327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9871-A739-418C-930D-4018E663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54</TotalTime>
  <Pages>1</Pages>
  <Words>1006</Words>
  <Characters>5738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ПРОФСОЮЗ     РАБОТНИКОВ     НАРОДНОГО ОБРАЗОВАНИЯ  И НАУКИ</vt:lpstr>
      <vt:lpstr>        Курская городская организация </vt:lpstr>
      <vt:lpstr>        ПРЕЗИДИУМ</vt:lpstr>
    </vt:vector>
  </TitlesOfParts>
  <Company>Office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26</cp:revision>
  <cp:lastPrinted>2024-06-18T12:16:00Z</cp:lastPrinted>
  <dcterms:created xsi:type="dcterms:W3CDTF">2024-01-27T13:19:00Z</dcterms:created>
  <dcterms:modified xsi:type="dcterms:W3CDTF">2024-06-18T12:16:00Z</dcterms:modified>
</cp:coreProperties>
</file>